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B1C46" w14:textId="77777777" w:rsidR="00F159D2" w:rsidRDefault="00F159D2" w:rsidP="00F159D2">
      <w:pPr>
        <w:pStyle w:val="Heading1"/>
      </w:pPr>
      <w:r>
        <w:t>READING</w:t>
      </w:r>
    </w:p>
    <w:p w14:paraId="1B5872C9" w14:textId="09BE662F" w:rsidR="00F159D2" w:rsidRDefault="00F159D2" w:rsidP="00F159D2">
      <w:pPr>
        <w:pStyle w:val="Rubric"/>
      </w:pPr>
      <w:r>
        <w:t>1</w:t>
      </w:r>
      <w:r>
        <w:tab/>
        <w:t xml:space="preserve">Read Laura’s </w:t>
      </w:r>
      <w:r w:rsidR="00852A90">
        <w:t xml:space="preserve">travel </w:t>
      </w:r>
      <w:r>
        <w:t xml:space="preserve">blog post. Match the paragraphs (1–8) with the headings (A–K). </w:t>
      </w:r>
      <w:r w:rsidR="00571BE6">
        <w:br/>
      </w:r>
      <w:r>
        <w:t xml:space="preserve">There are three extra headings. </w:t>
      </w:r>
    </w:p>
    <w:p w14:paraId="2B385C31" w14:textId="77777777" w:rsidR="00F159D2" w:rsidRDefault="00F159D2" w:rsidP="00F159D2">
      <w:pPr>
        <w:pStyle w:val="readingtext"/>
        <w:rPr>
          <w:rFonts w:ascii="Source Sans Pro SemiBold" w:hAnsi="Source Sans Pro SemiBold" w:cs="Source Sans Pro SemiBold"/>
          <w:sz w:val="18"/>
          <w:szCs w:val="18"/>
        </w:rPr>
        <w:sectPr w:rsidR="00F159D2" w:rsidSect="009B610D">
          <w:headerReference w:type="default" r:id="rId11"/>
          <w:footerReference w:type="default" r:id="rId12"/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2C358F1B" w14:textId="77777777" w:rsidR="00F159D2" w:rsidRPr="00926DC3" w:rsidRDefault="00F159D2" w:rsidP="00926DC3">
      <w:pPr>
        <w:pStyle w:val="readingtext"/>
        <w:ind w:left="426" w:hanging="284"/>
      </w:pPr>
      <w:r w:rsidRPr="00926DC3">
        <w:t>1</w:t>
      </w:r>
      <w:r w:rsidR="00E444AD" w:rsidRPr="00926DC3">
        <w:tab/>
      </w:r>
      <w:r w:rsidRPr="00926DC3">
        <w:t xml:space="preserve">I’m sorry that I didn’t write any new blog posts last month. Let me tell you why! </w:t>
      </w:r>
    </w:p>
    <w:p w14:paraId="1DBFC757" w14:textId="2C3E2427" w:rsidR="00F159D2" w:rsidRPr="00926DC3" w:rsidRDefault="00F159D2" w:rsidP="00926DC3">
      <w:pPr>
        <w:pStyle w:val="readingtext"/>
        <w:ind w:left="426" w:hanging="284"/>
      </w:pPr>
      <w:r w:rsidRPr="00926DC3">
        <w:t>2</w:t>
      </w:r>
      <w:r w:rsidR="00E444AD" w:rsidRPr="00926DC3">
        <w:tab/>
      </w:r>
      <w:r w:rsidRPr="00926DC3">
        <w:t xml:space="preserve">My parents enjoy strange </w:t>
      </w:r>
      <w:r w:rsidR="00852A90">
        <w:t xml:space="preserve">trips to </w:t>
      </w:r>
      <w:r w:rsidRPr="00926DC3">
        <w:t xml:space="preserve">weird places. Last week, we went on a very strange </w:t>
      </w:r>
      <w:r w:rsidR="00852A90">
        <w:t>trip</w:t>
      </w:r>
      <w:r w:rsidR="00852A90" w:rsidRPr="00926DC3">
        <w:t xml:space="preserve"> </w:t>
      </w:r>
      <w:r w:rsidRPr="00926DC3">
        <w:t xml:space="preserve">– in a forest! Yes, that’s right – a little house in the middle of a forest. And the house was at the top of a tree! </w:t>
      </w:r>
    </w:p>
    <w:p w14:paraId="614F27D9" w14:textId="3BF2A7F9" w:rsidR="00F159D2" w:rsidRPr="00926DC3" w:rsidRDefault="00F159D2" w:rsidP="00926DC3">
      <w:pPr>
        <w:pStyle w:val="readingtext"/>
        <w:ind w:left="426" w:hanging="284"/>
      </w:pPr>
      <w:r w:rsidRPr="00926DC3">
        <w:t>3</w:t>
      </w:r>
      <w:r w:rsidR="00E444AD" w:rsidRPr="00926DC3">
        <w:tab/>
      </w:r>
      <w:r w:rsidRPr="00926DC3">
        <w:t xml:space="preserve">My parents told me about the idea three months ago. </w:t>
      </w:r>
      <w:r w:rsidR="001D167C">
        <w:br/>
      </w:r>
      <w:r w:rsidRPr="00926DC3">
        <w:t xml:space="preserve">I didn’t really want to go. I wanted to go to the beach and have fun near the </w:t>
      </w:r>
      <w:r w:rsidR="00852A90">
        <w:t>ocean</w:t>
      </w:r>
      <w:r w:rsidRPr="00926DC3">
        <w:t xml:space="preserve">. </w:t>
      </w:r>
    </w:p>
    <w:p w14:paraId="34B8A878" w14:textId="290D121A" w:rsidR="00F159D2" w:rsidRPr="00926DC3" w:rsidRDefault="00F159D2" w:rsidP="00926DC3">
      <w:pPr>
        <w:pStyle w:val="readingtext"/>
        <w:ind w:left="426" w:hanging="284"/>
      </w:pPr>
      <w:r w:rsidRPr="00926DC3">
        <w:t>4</w:t>
      </w:r>
      <w:r w:rsidR="00E444AD" w:rsidRPr="00926DC3">
        <w:tab/>
      </w:r>
      <w:r w:rsidRPr="00926DC3">
        <w:t xml:space="preserve">We </w:t>
      </w:r>
      <w:proofErr w:type="spellStart"/>
      <w:r w:rsidRPr="00926DC3">
        <w:t>traveled</w:t>
      </w:r>
      <w:proofErr w:type="spellEnd"/>
      <w:r w:rsidRPr="00926DC3">
        <w:t xml:space="preserve"> a long way by car. Then, we walked for ages through the forest (with our bags!) to the tree house. </w:t>
      </w:r>
    </w:p>
    <w:p w14:paraId="2B23C801" w14:textId="77777777" w:rsidR="00F159D2" w:rsidRPr="00926DC3" w:rsidRDefault="00F159D2" w:rsidP="00926DC3">
      <w:pPr>
        <w:pStyle w:val="readingtext"/>
        <w:ind w:left="426" w:hanging="284"/>
      </w:pPr>
      <w:r w:rsidRPr="00926DC3">
        <w:t>5</w:t>
      </w:r>
      <w:r w:rsidR="00E444AD" w:rsidRPr="00926DC3">
        <w:tab/>
      </w:r>
      <w:r w:rsidRPr="00926DC3">
        <w:t xml:space="preserve">It looked very small. We went up the stairs, and I looked for somewhere to charge my phone. But there wasn’t any electricity! Also, there wasn’t any water! There was a small bathroom, but it used rainwater. </w:t>
      </w:r>
    </w:p>
    <w:p w14:paraId="16BCA1FC" w14:textId="3027F8BF" w:rsidR="00F159D2" w:rsidRPr="00926DC3" w:rsidRDefault="00F159D2" w:rsidP="00926DC3">
      <w:pPr>
        <w:pStyle w:val="readingtext"/>
        <w:ind w:left="426" w:hanging="284"/>
      </w:pPr>
      <w:r w:rsidRPr="00926DC3">
        <w:t>6</w:t>
      </w:r>
      <w:r w:rsidR="00E444AD" w:rsidRPr="00926DC3">
        <w:tab/>
      </w:r>
      <w:r w:rsidRPr="00926DC3">
        <w:t xml:space="preserve">My father was very happy. </w:t>
      </w:r>
      <w:r w:rsidR="00852A90">
        <w:t>“</w:t>
      </w:r>
      <w:r w:rsidRPr="00926DC3">
        <w:t>No internet, no emails!</w:t>
      </w:r>
      <w:r w:rsidR="00852A90">
        <w:t>”</w:t>
      </w:r>
      <w:r w:rsidR="00852A90" w:rsidRPr="00926DC3">
        <w:t xml:space="preserve"> </w:t>
      </w:r>
      <w:r w:rsidRPr="00926DC3">
        <w:t xml:space="preserve">he said. </w:t>
      </w:r>
      <w:r w:rsidR="00852A90">
        <w:t>“</w:t>
      </w:r>
      <w:r w:rsidRPr="00926DC3">
        <w:t>Thanks, Dad,</w:t>
      </w:r>
      <w:r w:rsidR="00852A90">
        <w:t>”</w:t>
      </w:r>
      <w:r w:rsidRPr="00926DC3">
        <w:t xml:space="preserve"> I thought. </w:t>
      </w:r>
      <w:r w:rsidR="00852A90">
        <w:t>“</w:t>
      </w:r>
      <w:r w:rsidRPr="00926DC3">
        <w:t>This is really annoying.</w:t>
      </w:r>
      <w:r w:rsidR="00852A90">
        <w:t>”</w:t>
      </w:r>
      <w:r w:rsidRPr="00926DC3">
        <w:t xml:space="preserve"> </w:t>
      </w:r>
    </w:p>
    <w:p w14:paraId="5D9F0F4C" w14:textId="30F288C7" w:rsidR="00F159D2" w:rsidRPr="00926DC3" w:rsidRDefault="00F159D2" w:rsidP="00926DC3">
      <w:pPr>
        <w:pStyle w:val="readingtext"/>
        <w:ind w:left="426" w:hanging="284"/>
      </w:pPr>
      <w:r w:rsidRPr="00926DC3">
        <w:t>7</w:t>
      </w:r>
      <w:r w:rsidR="00E444AD" w:rsidRPr="00926DC3">
        <w:tab/>
      </w:r>
      <w:r w:rsidRPr="00926DC3">
        <w:t xml:space="preserve">But I was wrong. After one week, the little tree house was like my home. I liked being near the trees and listening to the sound of birds every day. I loved looking at the stars. It was amazing. I </w:t>
      </w:r>
      <w:r w:rsidR="00852A90">
        <w:t>ca</w:t>
      </w:r>
      <w:r w:rsidR="00852A90" w:rsidRPr="00926DC3">
        <w:t xml:space="preserve">n’t </w:t>
      </w:r>
      <w:r w:rsidRPr="00926DC3">
        <w:t xml:space="preserve">see </w:t>
      </w:r>
      <w:r w:rsidR="00852A90">
        <w:t xml:space="preserve">the </w:t>
      </w:r>
      <w:r w:rsidRPr="00926DC3">
        <w:t xml:space="preserve">stars in the city. </w:t>
      </w:r>
    </w:p>
    <w:p w14:paraId="3A1AACC7" w14:textId="63761362" w:rsidR="00F159D2" w:rsidRPr="00926DC3" w:rsidRDefault="00F159D2" w:rsidP="00926DC3">
      <w:pPr>
        <w:pStyle w:val="readingtext"/>
        <w:ind w:left="426" w:hanging="284"/>
      </w:pPr>
      <w:r w:rsidRPr="00926DC3">
        <w:t>8</w:t>
      </w:r>
      <w:r w:rsidR="00E444AD" w:rsidRPr="00926DC3">
        <w:tab/>
      </w:r>
      <w:r w:rsidRPr="00926DC3">
        <w:t xml:space="preserve">We arrived back home two days ago. It felt </w:t>
      </w:r>
      <w:proofErr w:type="gramStart"/>
      <w:r w:rsidRPr="00926DC3">
        <w:t>really strange</w:t>
      </w:r>
      <w:proofErr w:type="gramEnd"/>
      <w:r w:rsidRPr="00926DC3">
        <w:t xml:space="preserve">. I didn’t like all the cars and noise. Now, I’m really interested in nature and animals. I told my friends about my </w:t>
      </w:r>
      <w:r w:rsidR="00852A90">
        <w:t>trip</w:t>
      </w:r>
      <w:r w:rsidRPr="00926DC3">
        <w:t>. Now they all really want to go to a tree house!</w:t>
      </w:r>
    </w:p>
    <w:p w14:paraId="2C6323CA" w14:textId="77777777" w:rsidR="00F159D2" w:rsidRPr="002772D7" w:rsidRDefault="00F159D2" w:rsidP="00E444AD">
      <w:pPr>
        <w:pStyle w:val="questions"/>
        <w:tabs>
          <w:tab w:val="left" w:pos="3261"/>
        </w:tabs>
      </w:pPr>
      <w:r>
        <w:br w:type="column"/>
      </w:r>
      <w:r w:rsidRPr="002772D7">
        <w:t xml:space="preserve">A </w:t>
      </w:r>
      <w:r w:rsidRPr="002772D7">
        <w:tab/>
        <w:t>What I wanted to do</w:t>
      </w:r>
      <w:proofErr w:type="gramStart"/>
      <w:r w:rsidRPr="002772D7"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260B986" w14:textId="77777777" w:rsidR="00F159D2" w:rsidRPr="002772D7" w:rsidRDefault="00F159D2" w:rsidP="00E444AD">
      <w:pPr>
        <w:pStyle w:val="questions"/>
        <w:tabs>
          <w:tab w:val="left" w:pos="3261"/>
        </w:tabs>
      </w:pPr>
      <w:r w:rsidRPr="002772D7">
        <w:t xml:space="preserve">B </w:t>
      </w:r>
      <w:r w:rsidRPr="002772D7">
        <w:tab/>
        <w:t>Falling in love with it</w:t>
      </w:r>
      <w:proofErr w:type="gramStart"/>
      <w:r w:rsidRPr="002772D7"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03BA2BEA" w14:textId="77777777" w:rsidR="00F159D2" w:rsidRPr="002772D7" w:rsidRDefault="00F159D2" w:rsidP="00E444AD">
      <w:pPr>
        <w:pStyle w:val="questions"/>
        <w:tabs>
          <w:tab w:val="left" w:pos="3261"/>
        </w:tabs>
      </w:pPr>
      <w:r w:rsidRPr="002772D7">
        <w:t xml:space="preserve">C </w:t>
      </w:r>
      <w:r w:rsidRPr="002772D7">
        <w:tab/>
        <w:t>Keeping in touch while away</w:t>
      </w:r>
      <w:proofErr w:type="gramStart"/>
      <w:r w:rsidRPr="002772D7"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8336895" w14:textId="77777777" w:rsidR="00F159D2" w:rsidRPr="002772D7" w:rsidRDefault="00F159D2" w:rsidP="00E444AD">
      <w:pPr>
        <w:pStyle w:val="questions"/>
        <w:tabs>
          <w:tab w:val="left" w:pos="3261"/>
        </w:tabs>
      </w:pPr>
      <w:r w:rsidRPr="002772D7">
        <w:t xml:space="preserve">D </w:t>
      </w:r>
      <w:r w:rsidRPr="002772D7">
        <w:tab/>
        <w:t>My apologies</w:t>
      </w:r>
      <w:r>
        <w:t xml:space="preserve"> </w:t>
      </w:r>
      <w:r>
        <w:tab/>
      </w:r>
      <w:r w:rsidRPr="00625E5D">
        <w:rPr>
          <w:color w:val="FFFFFF" w:themeColor="background1"/>
          <w:bdr w:val="single" w:sz="8" w:space="0" w:color="auto"/>
        </w:rPr>
        <w:t>.</w:t>
      </w:r>
      <w:r w:rsidRPr="000F69CC">
        <w:rPr>
          <w:i/>
          <w:iCs/>
          <w:color w:val="404040"/>
          <w:bdr w:val="single" w:sz="8" w:space="0" w:color="auto"/>
        </w:rPr>
        <w:t>1</w:t>
      </w:r>
      <w:r w:rsidRPr="00625E5D">
        <w:rPr>
          <w:color w:val="FFFFFF" w:themeColor="background1"/>
          <w:bdr w:val="single" w:sz="8" w:space="0" w:color="auto"/>
        </w:rPr>
        <w:t>.</w:t>
      </w:r>
      <w:r w:rsidRPr="002772D7">
        <w:tab/>
        <w:t xml:space="preserve"> </w:t>
      </w:r>
    </w:p>
    <w:p w14:paraId="073FD4EE" w14:textId="77777777" w:rsidR="00F159D2" w:rsidRPr="002772D7" w:rsidRDefault="00F159D2" w:rsidP="00E444AD">
      <w:pPr>
        <w:pStyle w:val="questions"/>
        <w:tabs>
          <w:tab w:val="left" w:pos="3261"/>
        </w:tabs>
      </w:pPr>
      <w:r>
        <w:t>E</w:t>
      </w:r>
      <w:r>
        <w:tab/>
        <w:t>Our plans for next year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36D855CD" w14:textId="77777777" w:rsidR="00F159D2" w:rsidRPr="002772D7" w:rsidRDefault="00F159D2" w:rsidP="00E444AD">
      <w:pPr>
        <w:pStyle w:val="questions"/>
        <w:tabs>
          <w:tab w:val="left" w:pos="3261"/>
        </w:tabs>
      </w:pPr>
      <w:r w:rsidRPr="002772D7">
        <w:t xml:space="preserve">F </w:t>
      </w:r>
      <w:r w:rsidRPr="002772D7">
        <w:tab/>
        <w:t>Dad’s feelings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24605AD0" w14:textId="77777777" w:rsidR="00F159D2" w:rsidRPr="002772D7" w:rsidRDefault="00F159D2" w:rsidP="00E444AD">
      <w:pPr>
        <w:pStyle w:val="questions"/>
        <w:tabs>
          <w:tab w:val="left" w:pos="3261"/>
        </w:tabs>
      </w:pPr>
      <w:r w:rsidRPr="002772D7">
        <w:t xml:space="preserve">G </w:t>
      </w:r>
      <w:r w:rsidRPr="002772D7">
        <w:tab/>
        <w:t>Returning to real life</w:t>
      </w:r>
      <w:proofErr w:type="gramStart"/>
      <w:r w:rsidRPr="002772D7"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F88A007" w14:textId="7D1AA7D2" w:rsidR="00F159D2" w:rsidRPr="00F159D2" w:rsidRDefault="00F159D2" w:rsidP="00E444AD">
      <w:pPr>
        <w:pStyle w:val="questions"/>
        <w:tabs>
          <w:tab w:val="left" w:pos="3261"/>
        </w:tabs>
        <w:rPr>
          <w:b/>
        </w:rPr>
      </w:pPr>
      <w:r w:rsidRPr="002772D7">
        <w:t xml:space="preserve">H </w:t>
      </w:r>
      <w:r w:rsidRPr="002772D7">
        <w:tab/>
        <w:t xml:space="preserve">My last </w:t>
      </w:r>
      <w:r w:rsidR="00852A90">
        <w:t>trip</w:t>
      </w:r>
      <w:proofErr w:type="gramStart"/>
      <w:r w:rsidRPr="002772D7"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576FE470" w14:textId="77777777" w:rsidR="00F159D2" w:rsidRPr="002772D7" w:rsidRDefault="00F159D2" w:rsidP="00E444AD">
      <w:pPr>
        <w:pStyle w:val="questions"/>
        <w:tabs>
          <w:tab w:val="left" w:pos="720"/>
          <w:tab w:val="left" w:pos="1440"/>
          <w:tab w:val="left" w:pos="2160"/>
          <w:tab w:val="left" w:pos="2880"/>
          <w:tab w:val="left" w:pos="3261"/>
          <w:tab w:val="left" w:pos="3600"/>
          <w:tab w:val="left" w:pos="4360"/>
        </w:tabs>
      </w:pPr>
      <w:r w:rsidRPr="002772D7">
        <w:t xml:space="preserve">I </w:t>
      </w:r>
      <w:r>
        <w:tab/>
        <w:t xml:space="preserve">First thoughts about the house </w:t>
      </w:r>
      <w:proofErr w:type="gramStart"/>
      <w:r w:rsidR="00E444AD"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A9B89DB" w14:textId="77777777" w:rsidR="00F159D2" w:rsidRPr="002772D7" w:rsidRDefault="00F159D2" w:rsidP="00E444AD">
      <w:pPr>
        <w:pStyle w:val="questions"/>
        <w:tabs>
          <w:tab w:val="left" w:pos="3261"/>
        </w:tabs>
      </w:pPr>
      <w:r w:rsidRPr="002772D7">
        <w:t xml:space="preserve">J </w:t>
      </w:r>
      <w:r w:rsidRPr="002772D7">
        <w:tab/>
        <w:t xml:space="preserve">Getting there 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3C048959" w14:textId="02A50E37" w:rsidR="00F159D2" w:rsidRPr="002772D7" w:rsidRDefault="00F159D2" w:rsidP="00E444AD">
      <w:pPr>
        <w:pStyle w:val="questions"/>
        <w:tabs>
          <w:tab w:val="left" w:pos="3261"/>
        </w:tabs>
      </w:pPr>
      <w:r w:rsidRPr="002772D7">
        <w:t xml:space="preserve">K </w:t>
      </w:r>
      <w:r w:rsidRPr="002772D7">
        <w:tab/>
        <w:t xml:space="preserve">The </w:t>
      </w:r>
      <w:r w:rsidR="00852A90">
        <w:t>trip</w:t>
      </w:r>
      <w:r w:rsidR="00852A90" w:rsidRPr="002772D7">
        <w:t xml:space="preserve"> </w:t>
      </w:r>
      <w:r w:rsidRPr="002772D7">
        <w:t>home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  <w:r>
        <w:rPr>
          <w:position w:val="-10"/>
        </w:rPr>
        <w:tab/>
      </w:r>
    </w:p>
    <w:p w14:paraId="1515FFAA" w14:textId="77777777" w:rsidR="00F159D2" w:rsidRDefault="00F159D2" w:rsidP="00F159D2">
      <w:pPr>
        <w:pStyle w:val="03-Rubric"/>
        <w:spacing w:before="57"/>
      </w:pPr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27"/>
        <w:gridCol w:w="417"/>
      </w:tblGrid>
      <w:tr w:rsidR="00E444AD" w14:paraId="582541D8" w14:textId="77777777" w:rsidTr="00C0405D">
        <w:tc>
          <w:tcPr>
            <w:tcW w:w="476" w:type="dxa"/>
          </w:tcPr>
          <w:p w14:paraId="07FDD88E" w14:textId="77777777" w:rsidR="00E444AD" w:rsidRDefault="00E444AD" w:rsidP="00C0405D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3069711D" w14:textId="77777777" w:rsidR="00E444AD" w:rsidRPr="0057318B" w:rsidRDefault="00E444AD" w:rsidP="00C0405D">
            <w:pPr>
              <w:pStyle w:val="questions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285BF348" w14:textId="77777777" w:rsidR="00E444AD" w:rsidRDefault="00E444AD" w:rsidP="00F159D2">
      <w:pPr>
        <w:pStyle w:val="03-Rubric"/>
        <w:spacing w:before="57"/>
      </w:pPr>
    </w:p>
    <w:p w14:paraId="6A90D5A3" w14:textId="77777777" w:rsidR="00E444AD" w:rsidRDefault="00E444AD" w:rsidP="00F159D2">
      <w:pPr>
        <w:pStyle w:val="03-Rubric"/>
        <w:spacing w:before="57"/>
      </w:pPr>
    </w:p>
    <w:p w14:paraId="5160CF2A" w14:textId="77777777" w:rsidR="00E444AD" w:rsidRDefault="00E444AD" w:rsidP="00F159D2">
      <w:pPr>
        <w:pStyle w:val="03-Rubric"/>
        <w:spacing w:before="57"/>
      </w:pPr>
    </w:p>
    <w:p w14:paraId="09F86F41" w14:textId="77777777" w:rsidR="00E444AD" w:rsidRDefault="00E444AD" w:rsidP="00F159D2">
      <w:pPr>
        <w:pStyle w:val="03-Rubric"/>
        <w:spacing w:before="57"/>
        <w:sectPr w:rsidR="00E444AD" w:rsidSect="00E444AD">
          <w:type w:val="continuous"/>
          <w:pgSz w:w="11906" w:h="16838"/>
          <w:pgMar w:top="2410" w:right="566" w:bottom="709" w:left="567" w:header="0" w:footer="708" w:gutter="0"/>
          <w:cols w:num="2" w:space="569"/>
          <w:docGrid w:linePitch="360"/>
        </w:sectPr>
      </w:pPr>
    </w:p>
    <w:p w14:paraId="555E84D7" w14:textId="77777777" w:rsidR="00F62254" w:rsidRDefault="00F62254" w:rsidP="00F159D2">
      <w:pPr>
        <w:pStyle w:val="Rubric"/>
      </w:pPr>
    </w:p>
    <w:p w14:paraId="1AD0C0CB" w14:textId="111F0F40" w:rsidR="00F159D2" w:rsidRDefault="00F159D2" w:rsidP="00F159D2">
      <w:pPr>
        <w:pStyle w:val="Rubric"/>
      </w:pPr>
      <w:r>
        <w:t>2</w:t>
      </w:r>
      <w:r>
        <w:tab/>
        <w:t>Read Laura’s blog post again. Mark the sentences T (true), F (false)</w:t>
      </w:r>
      <w:r w:rsidR="004E3E06">
        <w:t>,</w:t>
      </w:r>
      <w:r>
        <w:t xml:space="preserve"> or DS (doesn’t say).</w:t>
      </w:r>
    </w:p>
    <w:p w14:paraId="5580FDB7" w14:textId="77777777" w:rsidR="00F159D2" w:rsidRDefault="00F159D2" w:rsidP="00E444AD">
      <w:pPr>
        <w:pStyle w:val="questions"/>
        <w:numPr>
          <w:ilvl w:val="0"/>
          <w:numId w:val="1"/>
        </w:numPr>
        <w:ind w:left="284" w:hanging="284"/>
      </w:pPr>
      <w:r>
        <w:t xml:space="preserve">Laura’s last blog post was one month ago. </w:t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</w:t>
      </w:r>
      <w:r w:rsidRPr="000F69CC">
        <w:rPr>
          <w:i/>
          <w:iCs/>
          <w:color w:val="404040"/>
          <w:bdr w:val="single" w:sz="8" w:space="0" w:color="auto"/>
        </w:rPr>
        <w:t>T</w:t>
      </w:r>
      <w:r w:rsidRPr="00625E5D">
        <w:rPr>
          <w:color w:val="FFFFFF" w:themeColor="background1"/>
          <w:bdr w:val="single" w:sz="8" w:space="0" w:color="auto"/>
        </w:rPr>
        <w:t>.</w:t>
      </w:r>
      <w:proofErr w:type="gramEnd"/>
      <w:r>
        <w:t xml:space="preserve"> </w:t>
      </w:r>
    </w:p>
    <w:p w14:paraId="50924ABE" w14:textId="5598E45E" w:rsidR="00F159D2" w:rsidRDefault="00F159D2" w:rsidP="00E444AD">
      <w:pPr>
        <w:pStyle w:val="questions"/>
        <w:numPr>
          <w:ilvl w:val="0"/>
          <w:numId w:val="1"/>
        </w:numPr>
        <w:ind w:left="284" w:hanging="284"/>
      </w:pPr>
      <w:r>
        <w:t xml:space="preserve">Laura doesn’t like going on </w:t>
      </w:r>
      <w:r w:rsidR="00852A90">
        <w:t xml:space="preserve">vacations </w:t>
      </w:r>
      <w:r>
        <w:t>with her parents.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74A3F21" w14:textId="657DD645" w:rsidR="00F159D2" w:rsidRDefault="00F159D2" w:rsidP="00E444AD">
      <w:pPr>
        <w:pStyle w:val="questions"/>
        <w:numPr>
          <w:ilvl w:val="0"/>
          <w:numId w:val="1"/>
        </w:numPr>
        <w:ind w:left="284" w:hanging="284"/>
      </w:pPr>
      <w:r>
        <w:t xml:space="preserve">Laura was excited about the </w:t>
      </w:r>
      <w:r w:rsidR="00852A90">
        <w:t>trip</w:t>
      </w:r>
      <w:r>
        <w:t>.</w:t>
      </w:r>
      <w:r>
        <w:tab/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664A23E" w14:textId="77777777" w:rsidR="00F159D2" w:rsidRDefault="00F159D2" w:rsidP="00E444AD">
      <w:pPr>
        <w:pStyle w:val="questions"/>
        <w:numPr>
          <w:ilvl w:val="0"/>
          <w:numId w:val="1"/>
        </w:numPr>
        <w:ind w:left="284" w:hanging="284"/>
      </w:pPr>
      <w:r>
        <w:t>They parked the car next to the tree house.</w:t>
      </w:r>
      <w:r>
        <w:tab/>
      </w:r>
      <w:r>
        <w:tab/>
      </w:r>
      <w:r>
        <w:tab/>
      </w:r>
      <w:proofErr w:type="gramStart"/>
      <w:r w:rsidR="00E444AD"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2DB0E26A" w14:textId="77777777" w:rsidR="00E444AD" w:rsidRPr="00E444AD" w:rsidRDefault="00F159D2" w:rsidP="00E444AD">
      <w:pPr>
        <w:pStyle w:val="questions"/>
        <w:numPr>
          <w:ilvl w:val="0"/>
          <w:numId w:val="1"/>
        </w:numPr>
        <w:ind w:left="284" w:hanging="284"/>
      </w:pPr>
      <w:r>
        <w:t>Laura didn’t have her own bedroom in the tree house.</w:t>
      </w:r>
      <w:r>
        <w:tab/>
      </w:r>
      <w:r>
        <w:tab/>
      </w:r>
      <w:proofErr w:type="gramStart"/>
      <w:r w:rsidRPr="00E444AD">
        <w:rPr>
          <w:color w:val="FFFFFF" w:themeColor="background1"/>
          <w:bdr w:val="single" w:sz="8" w:space="0" w:color="auto"/>
        </w:rPr>
        <w:t>.a.</w:t>
      </w:r>
      <w:proofErr w:type="gramEnd"/>
    </w:p>
    <w:p w14:paraId="75EAD7B1" w14:textId="77777777" w:rsidR="00F159D2" w:rsidRDefault="00F159D2" w:rsidP="00E444AD">
      <w:pPr>
        <w:pStyle w:val="questions"/>
        <w:numPr>
          <w:ilvl w:val="0"/>
          <w:numId w:val="1"/>
        </w:numPr>
        <w:ind w:left="284" w:hanging="284"/>
      </w:pPr>
      <w:r>
        <w:t>She found somewhere to charge her phone.</w:t>
      </w:r>
      <w:r>
        <w:tab/>
      </w:r>
      <w:r>
        <w:tab/>
      </w:r>
      <w:r>
        <w:tab/>
      </w:r>
      <w:proofErr w:type="gramStart"/>
      <w:r w:rsidRPr="00E444AD">
        <w:rPr>
          <w:color w:val="FFFFFF" w:themeColor="background1"/>
          <w:bdr w:val="single" w:sz="8" w:space="0" w:color="auto"/>
        </w:rPr>
        <w:t>.a.</w:t>
      </w:r>
      <w:proofErr w:type="gramEnd"/>
    </w:p>
    <w:p w14:paraId="4D61A3AD" w14:textId="77777777" w:rsidR="00F159D2" w:rsidRDefault="00F159D2" w:rsidP="00E444AD">
      <w:pPr>
        <w:pStyle w:val="questions"/>
        <w:numPr>
          <w:ilvl w:val="0"/>
          <w:numId w:val="1"/>
        </w:numPr>
        <w:ind w:left="284" w:hanging="284"/>
      </w:pPr>
      <w:r>
        <w:t>Laura’s father was very cheerful.</w:t>
      </w:r>
      <w:r>
        <w:tab/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35D0FFC9" w14:textId="77777777" w:rsidR="00F159D2" w:rsidRDefault="00F159D2" w:rsidP="00E444AD">
      <w:pPr>
        <w:pStyle w:val="questions"/>
        <w:numPr>
          <w:ilvl w:val="0"/>
          <w:numId w:val="1"/>
        </w:numPr>
        <w:ind w:left="284" w:hanging="284"/>
      </w:pPr>
      <w:r>
        <w:t>Laura didn’t feel at home in the forest.</w:t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2DF196FD" w14:textId="77777777" w:rsidR="00F159D2" w:rsidRDefault="00F159D2" w:rsidP="00E444AD">
      <w:pPr>
        <w:pStyle w:val="questions"/>
        <w:numPr>
          <w:ilvl w:val="0"/>
          <w:numId w:val="1"/>
        </w:numPr>
        <w:ind w:left="284" w:hanging="284"/>
      </w:pPr>
      <w:r>
        <w:t>Laura wants to go back to the tree house.</w:t>
      </w:r>
      <w:r>
        <w:tab/>
      </w:r>
      <w:r>
        <w:tab/>
      </w:r>
      <w:r>
        <w:tab/>
      </w:r>
      <w:proofErr w:type="gramStart"/>
      <w:r w:rsidR="00E444AD"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F159D2" w14:paraId="6D9CC9B7" w14:textId="77777777" w:rsidTr="00C0405D">
        <w:tc>
          <w:tcPr>
            <w:tcW w:w="425" w:type="dxa"/>
          </w:tcPr>
          <w:p w14:paraId="283A4100" w14:textId="77777777" w:rsidR="00F159D2" w:rsidRDefault="00F159D2" w:rsidP="00C0405D">
            <w:pPr>
              <w:pStyle w:val="textbox"/>
              <w:jc w:val="right"/>
            </w:pPr>
            <w:r>
              <w:br w:type="page"/>
            </w:r>
          </w:p>
        </w:tc>
        <w:tc>
          <w:tcPr>
            <w:tcW w:w="420" w:type="dxa"/>
            <w:shd w:val="clear" w:color="auto" w:fill="000000" w:themeFill="text1"/>
          </w:tcPr>
          <w:p w14:paraId="5DDC75B7" w14:textId="77777777" w:rsidR="00F159D2" w:rsidRPr="00A96F8A" w:rsidRDefault="00F159D2" w:rsidP="00926DC3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3E0FD2E8" w14:textId="77777777" w:rsidR="00926DC3" w:rsidRDefault="00926DC3" w:rsidP="00F159D2">
      <w:pPr>
        <w:pStyle w:val="Heading1"/>
      </w:pPr>
      <w:r>
        <w:br w:type="page"/>
      </w:r>
    </w:p>
    <w:p w14:paraId="001AF670" w14:textId="77777777" w:rsidR="00F159D2" w:rsidRDefault="00F159D2" w:rsidP="00F159D2">
      <w:pPr>
        <w:pStyle w:val="Heading1"/>
      </w:pPr>
      <w:r>
        <w:lastRenderedPageBreak/>
        <w:t>LISTENING</w:t>
      </w:r>
    </w:p>
    <w:p w14:paraId="256CC63C" w14:textId="77777777" w:rsidR="00F159D2" w:rsidRDefault="00F159D2" w:rsidP="00F159D2">
      <w:pPr>
        <w:pStyle w:val="Rubric"/>
        <w:rPr>
          <w:rFonts w:ascii="Calibri" w:hAnsi="Calibri" w:cs="Calibri"/>
          <w:i/>
          <w:iCs/>
          <w:sz w:val="20"/>
          <w:szCs w:val="20"/>
        </w:rPr>
      </w:pPr>
      <w:r>
        <w:t>3</w:t>
      </w:r>
      <w:r>
        <w:tab/>
      </w:r>
      <w:r w:rsidR="00B06C63" w:rsidRPr="007B723F">
        <w:rPr>
          <w:b w:val="0"/>
          <w:bCs w:val="0"/>
          <w:noProof/>
          <w:lang w:eastAsia="en-GB"/>
        </w:rPr>
        <w:drawing>
          <wp:inline distT="0" distB="0" distL="0" distR="0" wp14:anchorId="21440B54" wp14:editId="4A735F52">
            <wp:extent cx="171450" cy="107654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Listen to two teenagers talking. Match Anna (A), Liam (L)</w:t>
      </w:r>
      <w:r w:rsidR="00852A90">
        <w:t>,</w:t>
      </w:r>
      <w:r>
        <w:t xml:space="preserve"> or both (B) to the information.</w:t>
      </w:r>
    </w:p>
    <w:p w14:paraId="58FDB155" w14:textId="77777777" w:rsidR="00F159D2" w:rsidRDefault="00F159D2" w:rsidP="00F159D2">
      <w:pPr>
        <w:pStyle w:val="Rubric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>This person …</w:t>
      </w:r>
    </w:p>
    <w:p w14:paraId="1788E153" w14:textId="77777777" w:rsidR="00F159D2" w:rsidRDefault="00F159D2" w:rsidP="00E444AD">
      <w:pPr>
        <w:pStyle w:val="questions"/>
        <w:numPr>
          <w:ilvl w:val="0"/>
          <w:numId w:val="4"/>
        </w:numPr>
        <w:ind w:left="284" w:hanging="284"/>
      </w:pPr>
      <w:r>
        <w:t xml:space="preserve">stayed with an older person. </w:t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</w:t>
      </w:r>
      <w:r w:rsidRPr="000F69CC">
        <w:rPr>
          <w:i/>
          <w:iCs/>
          <w:color w:val="404040"/>
          <w:bdr w:val="single" w:sz="8" w:space="0" w:color="auto"/>
        </w:rPr>
        <w:t>A</w:t>
      </w:r>
      <w:r w:rsidRPr="000F69CC">
        <w:rPr>
          <w:i/>
          <w:iCs/>
          <w:color w:val="FFFFFF" w:themeColor="background1"/>
          <w:bdr w:val="single" w:sz="8" w:space="0" w:color="auto"/>
        </w:rPr>
        <w:t>.</w:t>
      </w:r>
      <w:proofErr w:type="gramEnd"/>
      <w:r>
        <w:rPr>
          <w:bdr w:val="single" w:sz="8" w:space="0" w:color="auto"/>
        </w:rPr>
        <w:t xml:space="preserve"> </w:t>
      </w:r>
    </w:p>
    <w:p w14:paraId="7938DFA7" w14:textId="77777777" w:rsidR="00F159D2" w:rsidRDefault="00F159D2" w:rsidP="00E444AD">
      <w:pPr>
        <w:pStyle w:val="questions"/>
        <w:numPr>
          <w:ilvl w:val="0"/>
          <w:numId w:val="4"/>
        </w:numPr>
        <w:ind w:left="284" w:hanging="284"/>
      </w:pPr>
      <w:r>
        <w:t xml:space="preserve">didn’t stay in a town or city.  </w:t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5E8F3D8" w14:textId="77777777" w:rsidR="00F159D2" w:rsidRDefault="00F159D2" w:rsidP="00E444AD">
      <w:pPr>
        <w:pStyle w:val="questions"/>
        <w:numPr>
          <w:ilvl w:val="0"/>
          <w:numId w:val="4"/>
        </w:numPr>
        <w:ind w:left="284" w:hanging="284"/>
      </w:pPr>
      <w:r>
        <w:t xml:space="preserve">stayed in a beautiful house. </w:t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24DF67C8" w14:textId="77777777" w:rsidR="00F159D2" w:rsidRDefault="00E444AD" w:rsidP="00E444AD">
      <w:pPr>
        <w:pStyle w:val="questions"/>
        <w:numPr>
          <w:ilvl w:val="0"/>
          <w:numId w:val="4"/>
        </w:numPr>
        <w:ind w:left="284" w:hanging="284"/>
      </w:pPr>
      <w:r>
        <w:t>stayed in a small place.</w:t>
      </w:r>
      <w:r>
        <w:tab/>
      </w:r>
      <w:r>
        <w:tab/>
      </w:r>
      <w:proofErr w:type="gramStart"/>
      <w:r w:rsidR="00F159D2"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299D33FB" w14:textId="77777777" w:rsidR="00F159D2" w:rsidRDefault="00F159D2" w:rsidP="00E444AD">
      <w:pPr>
        <w:pStyle w:val="questions"/>
        <w:numPr>
          <w:ilvl w:val="0"/>
          <w:numId w:val="4"/>
        </w:numPr>
        <w:ind w:left="284" w:hanging="284"/>
      </w:pPr>
      <w:r>
        <w:t xml:space="preserve">didn’t go out much. </w:t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0EDFF33C" w14:textId="77777777" w:rsidR="00F159D2" w:rsidRDefault="00E444AD" w:rsidP="00E444AD">
      <w:pPr>
        <w:pStyle w:val="questions"/>
        <w:numPr>
          <w:ilvl w:val="0"/>
          <w:numId w:val="4"/>
        </w:numPr>
        <w:ind w:left="284" w:hanging="284"/>
      </w:pPr>
      <w:r>
        <w:t xml:space="preserve">thought the weather was bad. </w:t>
      </w:r>
      <w:r>
        <w:tab/>
      </w:r>
      <w:proofErr w:type="gramStart"/>
      <w:r w:rsidR="00F159D2"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4083107A" w14:textId="77777777" w:rsidR="00F159D2" w:rsidRDefault="00F159D2" w:rsidP="00E444AD">
      <w:pPr>
        <w:pStyle w:val="questions"/>
        <w:numPr>
          <w:ilvl w:val="0"/>
          <w:numId w:val="4"/>
        </w:numPr>
        <w:ind w:left="284" w:hanging="284"/>
      </w:pPr>
      <w:r>
        <w:t xml:space="preserve">would like to go back again. </w:t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F1BDD53" w14:textId="77777777" w:rsidR="00F159D2" w:rsidRPr="00F159D2" w:rsidRDefault="00F159D2" w:rsidP="00E444AD">
      <w:pPr>
        <w:pStyle w:val="questions"/>
        <w:numPr>
          <w:ilvl w:val="0"/>
          <w:numId w:val="4"/>
        </w:numPr>
        <w:ind w:left="284" w:hanging="284"/>
      </w:pPr>
      <w:r>
        <w:t xml:space="preserve">didn’t use the internet or watch TV. 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F159D2" w14:paraId="15D4E61C" w14:textId="77777777" w:rsidTr="00C0405D">
        <w:tc>
          <w:tcPr>
            <w:tcW w:w="425" w:type="dxa"/>
          </w:tcPr>
          <w:p w14:paraId="6B06C484" w14:textId="77777777" w:rsidR="00F159D2" w:rsidRDefault="00F159D2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7DADF675" w14:textId="77777777" w:rsidR="00F159D2" w:rsidRPr="00A96F8A" w:rsidRDefault="00F159D2" w:rsidP="00C0405D">
            <w:pPr>
              <w:pStyle w:val="textbox"/>
              <w:jc w:val="right"/>
              <w:rPr>
                <w:b/>
              </w:rPr>
            </w:pPr>
            <w:r w:rsidRPr="00A96F8A">
              <w:rPr>
                <w:b/>
              </w:rPr>
              <w:t>10</w:t>
            </w:r>
          </w:p>
        </w:tc>
      </w:tr>
    </w:tbl>
    <w:p w14:paraId="238C808A" w14:textId="77777777" w:rsidR="00F159D2" w:rsidRDefault="00F159D2" w:rsidP="00F159D2">
      <w:pPr>
        <w:pStyle w:val="questions"/>
      </w:pPr>
    </w:p>
    <w:p w14:paraId="602BE2BB" w14:textId="77777777" w:rsidR="00F159D2" w:rsidRDefault="00F159D2" w:rsidP="00F159D2">
      <w:pPr>
        <w:pStyle w:val="04-NL1stlineWOL"/>
        <w:spacing w:before="170"/>
        <w:rPr>
          <w:position w:val="-2"/>
        </w:rPr>
      </w:pPr>
      <w:r>
        <w:rPr>
          <w:position w:val="-10"/>
        </w:rPr>
        <w:tab/>
      </w:r>
    </w:p>
    <w:p w14:paraId="0EA60D68" w14:textId="6862CEF2" w:rsidR="00F159D2" w:rsidRDefault="00F159D2" w:rsidP="00F159D2">
      <w:pPr>
        <w:pStyle w:val="Rubric"/>
        <w:rPr>
          <w:rFonts w:ascii="Hypatia Sans Pro Regular" w:hAnsi="Hypatia Sans Pro Regular" w:cs="Hypatia Sans Pro Regular"/>
          <w:sz w:val="21"/>
          <w:szCs w:val="21"/>
        </w:rPr>
      </w:pPr>
      <w:r>
        <w:t>4</w:t>
      </w:r>
      <w:r>
        <w:tab/>
      </w:r>
      <w:r w:rsidR="00B06C63" w:rsidRPr="007B723F">
        <w:rPr>
          <w:b w:val="0"/>
          <w:bCs w:val="0"/>
          <w:noProof/>
          <w:lang w:eastAsia="en-GB"/>
        </w:rPr>
        <w:drawing>
          <wp:inline distT="0" distB="0" distL="0" distR="0" wp14:anchorId="471CA368" wp14:editId="30B5A5B9">
            <wp:extent cx="171450" cy="107654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Listen again. Complete the sentences with one word or number </w:t>
      </w:r>
      <w:r w:rsidR="00852A90">
        <w:t xml:space="preserve">on </w:t>
      </w:r>
      <w:r>
        <w:t xml:space="preserve">each </w:t>
      </w:r>
      <w:r w:rsidR="00852A90">
        <w:t>line</w:t>
      </w:r>
      <w:r>
        <w:t xml:space="preserve">. </w:t>
      </w:r>
      <w:r w:rsidR="00571BE6">
        <w:br/>
      </w:r>
      <w:r>
        <w:t>Use words you hear.</w:t>
      </w:r>
    </w:p>
    <w:p w14:paraId="135D10B9" w14:textId="65B36911" w:rsidR="00F159D2" w:rsidRPr="002772D7" w:rsidRDefault="00F159D2" w:rsidP="00E444AD">
      <w:pPr>
        <w:pStyle w:val="questions"/>
        <w:numPr>
          <w:ilvl w:val="0"/>
          <w:numId w:val="5"/>
        </w:numPr>
        <w:ind w:left="284" w:hanging="284"/>
      </w:pPr>
      <w:r w:rsidRPr="002772D7">
        <w:t xml:space="preserve">Anna stayed with her </w:t>
      </w:r>
      <w:r w:rsidRPr="000F69CC">
        <w:rPr>
          <w:i/>
          <w:color w:val="404040"/>
          <w:u w:val="single"/>
        </w:rPr>
        <w:t>grandmother</w:t>
      </w:r>
      <w:r w:rsidR="006C0598" w:rsidRPr="00F62254">
        <w:rPr>
          <w:iCs/>
        </w:rPr>
        <w:t>.</w:t>
      </w:r>
    </w:p>
    <w:p w14:paraId="745736B0" w14:textId="1D496149" w:rsidR="00F159D2" w:rsidRPr="002772D7" w:rsidRDefault="00F159D2" w:rsidP="00E444AD">
      <w:pPr>
        <w:pStyle w:val="questions"/>
        <w:numPr>
          <w:ilvl w:val="0"/>
          <w:numId w:val="5"/>
        </w:numPr>
        <w:ind w:left="284" w:hanging="284"/>
      </w:pPr>
      <w:r w:rsidRPr="002772D7">
        <w:t xml:space="preserve">The </w:t>
      </w:r>
      <w:r w:rsidR="00852A90">
        <w:t>apartment</w:t>
      </w:r>
      <w:r w:rsidR="00852A90" w:rsidRPr="002772D7">
        <w:t xml:space="preserve"> </w:t>
      </w:r>
      <w:r w:rsidRPr="002772D7">
        <w:t xml:space="preserve">had </w:t>
      </w:r>
      <w:r>
        <w:t>____________________</w:t>
      </w:r>
      <w:r w:rsidRPr="002772D7">
        <w:t xml:space="preserve"> rooms.</w:t>
      </w:r>
    </w:p>
    <w:p w14:paraId="50D9E197" w14:textId="41A92E58" w:rsidR="00F159D2" w:rsidRPr="002772D7" w:rsidRDefault="00F159D2" w:rsidP="00E444AD">
      <w:pPr>
        <w:pStyle w:val="questions"/>
        <w:numPr>
          <w:ilvl w:val="0"/>
          <w:numId w:val="5"/>
        </w:numPr>
        <w:ind w:left="284" w:hanging="284"/>
      </w:pPr>
      <w:r w:rsidRPr="002772D7">
        <w:t>She spent a lot of time in her grandmother’s</w:t>
      </w:r>
      <w:r w:rsidR="0022268E">
        <w:t xml:space="preserve"> </w:t>
      </w:r>
      <w:r>
        <w:t>__________________</w:t>
      </w:r>
      <w:r w:rsidRPr="002772D7">
        <w:t>.</w:t>
      </w:r>
    </w:p>
    <w:p w14:paraId="51B04E2C" w14:textId="77777777" w:rsidR="00F159D2" w:rsidRPr="002772D7" w:rsidRDefault="00F159D2" w:rsidP="00E444AD">
      <w:pPr>
        <w:pStyle w:val="questions"/>
        <w:numPr>
          <w:ilvl w:val="0"/>
          <w:numId w:val="5"/>
        </w:numPr>
        <w:ind w:left="284" w:hanging="284"/>
      </w:pPr>
      <w:r w:rsidRPr="002772D7">
        <w:t xml:space="preserve">She read </w:t>
      </w:r>
      <w:r>
        <w:t>__________________________</w:t>
      </w:r>
      <w:r w:rsidRPr="002772D7">
        <w:t xml:space="preserve"> books.</w:t>
      </w:r>
    </w:p>
    <w:p w14:paraId="73B3D289" w14:textId="4262750F" w:rsidR="00F159D2" w:rsidRPr="002772D7" w:rsidRDefault="00F159D2" w:rsidP="00E444AD">
      <w:pPr>
        <w:pStyle w:val="questions"/>
        <w:numPr>
          <w:ilvl w:val="0"/>
          <w:numId w:val="5"/>
        </w:numPr>
        <w:ind w:left="284" w:hanging="284"/>
      </w:pPr>
      <w:r w:rsidRPr="002772D7">
        <w:t>She took</w:t>
      </w:r>
      <w:r w:rsidR="0022268E">
        <w:t xml:space="preserve"> </w:t>
      </w:r>
      <w:r>
        <w:t>__________________________</w:t>
      </w:r>
      <w:r w:rsidRPr="002772D7">
        <w:t xml:space="preserve"> books home with her.</w:t>
      </w:r>
    </w:p>
    <w:p w14:paraId="54A0C8D4" w14:textId="77777777" w:rsidR="00F159D2" w:rsidRPr="002772D7" w:rsidRDefault="00F159D2" w:rsidP="00E444AD">
      <w:pPr>
        <w:pStyle w:val="questions"/>
        <w:numPr>
          <w:ilvl w:val="0"/>
          <w:numId w:val="5"/>
        </w:numPr>
        <w:ind w:left="284" w:hanging="284"/>
      </w:pPr>
      <w:r w:rsidRPr="002772D7">
        <w:t xml:space="preserve">Liam stayed for </w:t>
      </w:r>
      <w:r>
        <w:t>___________________________</w:t>
      </w:r>
      <w:r w:rsidRPr="002772D7">
        <w:t xml:space="preserve"> weeks in an old house in Scotland.</w:t>
      </w:r>
    </w:p>
    <w:p w14:paraId="37455EFB" w14:textId="77777777" w:rsidR="00F159D2" w:rsidRPr="002772D7" w:rsidRDefault="00F159D2" w:rsidP="00E444AD">
      <w:pPr>
        <w:pStyle w:val="questions"/>
        <w:numPr>
          <w:ilvl w:val="0"/>
          <w:numId w:val="5"/>
        </w:numPr>
        <w:ind w:left="284" w:hanging="284"/>
      </w:pPr>
      <w:r w:rsidRPr="002772D7">
        <w:t xml:space="preserve">The </w:t>
      </w:r>
      <w:r>
        <w:t>_________________________</w:t>
      </w:r>
      <w:r w:rsidRPr="002772D7">
        <w:t xml:space="preserve"> was near the house.</w:t>
      </w:r>
    </w:p>
    <w:p w14:paraId="7B59A796" w14:textId="7B0552A9" w:rsidR="00F159D2" w:rsidRPr="002772D7" w:rsidRDefault="00F159D2" w:rsidP="00E444AD">
      <w:pPr>
        <w:pStyle w:val="questions"/>
        <w:numPr>
          <w:ilvl w:val="0"/>
          <w:numId w:val="5"/>
        </w:numPr>
        <w:ind w:left="284" w:hanging="284"/>
      </w:pPr>
      <w:r w:rsidRPr="002772D7">
        <w:t>It was too</w:t>
      </w:r>
      <w:r w:rsidR="0022268E">
        <w:t xml:space="preserve"> </w:t>
      </w:r>
      <w:r>
        <w:t>_________________________</w:t>
      </w:r>
      <w:r w:rsidRPr="002772D7">
        <w:t xml:space="preserve"> to go out.</w:t>
      </w:r>
    </w:p>
    <w:p w14:paraId="397F0E9E" w14:textId="77777777" w:rsidR="00F159D2" w:rsidRDefault="00F159D2" w:rsidP="00E444AD">
      <w:pPr>
        <w:pStyle w:val="questions"/>
        <w:numPr>
          <w:ilvl w:val="0"/>
          <w:numId w:val="5"/>
        </w:numPr>
        <w:ind w:left="284" w:hanging="284"/>
      </w:pPr>
      <w:r w:rsidRPr="002772D7">
        <w:t xml:space="preserve">There weren’t any </w:t>
      </w:r>
      <w:r>
        <w:t>_____________________________</w:t>
      </w:r>
      <w:r w:rsidRPr="002772D7">
        <w:t xml:space="preserve"> in the house.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F159D2" w14:paraId="2B47F384" w14:textId="77777777" w:rsidTr="00C0405D">
        <w:tc>
          <w:tcPr>
            <w:tcW w:w="425" w:type="dxa"/>
          </w:tcPr>
          <w:p w14:paraId="5A60973E" w14:textId="77777777" w:rsidR="00F159D2" w:rsidRDefault="00F159D2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4697092E" w14:textId="77777777" w:rsidR="00F159D2" w:rsidRPr="00A96F8A" w:rsidRDefault="00F159D2" w:rsidP="00926DC3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0255E593" w14:textId="77777777" w:rsidR="00F159D2" w:rsidRPr="002772D7" w:rsidRDefault="00F159D2" w:rsidP="00F159D2">
      <w:pPr>
        <w:pStyle w:val="questions"/>
      </w:pPr>
    </w:p>
    <w:p w14:paraId="3454EAFB" w14:textId="77777777" w:rsidR="00F159D2" w:rsidRDefault="00F159D2" w:rsidP="00F159D2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</w:pPr>
      <w:r>
        <w:br w:type="page"/>
      </w:r>
    </w:p>
    <w:p w14:paraId="38C769F7" w14:textId="77777777" w:rsidR="00F159D2" w:rsidRDefault="00F159D2" w:rsidP="00F159D2">
      <w:pPr>
        <w:pStyle w:val="Rubric"/>
      </w:pPr>
      <w:r>
        <w:lastRenderedPageBreak/>
        <w:t>WRITING</w:t>
      </w:r>
    </w:p>
    <w:p w14:paraId="5538FDD9" w14:textId="77777777" w:rsidR="00F159D2" w:rsidRDefault="00F159D2" w:rsidP="00F159D2">
      <w:pPr>
        <w:pStyle w:val="Rubric"/>
      </w:pPr>
      <w:r>
        <w:t>5</w:t>
      </w:r>
      <w:r>
        <w:tab/>
        <w:t xml:space="preserve">Write a blog post (about 80 words) about your home. Include information about the following:  </w:t>
      </w:r>
    </w:p>
    <w:p w14:paraId="066F54DD" w14:textId="5E008535" w:rsidR="00F159D2" w:rsidRDefault="00F159D2" w:rsidP="000F69CC">
      <w:pPr>
        <w:ind w:left="284"/>
      </w:pPr>
      <w:r>
        <w:t>•</w:t>
      </w:r>
      <w:r>
        <w:tab/>
        <w:t xml:space="preserve">Your </w:t>
      </w:r>
      <w:proofErr w:type="spellStart"/>
      <w:r>
        <w:t>favorite</w:t>
      </w:r>
      <w:proofErr w:type="spellEnd"/>
      <w:r>
        <w:t xml:space="preserve"> room and why you like it.</w:t>
      </w:r>
    </w:p>
    <w:p w14:paraId="78174C64" w14:textId="77777777" w:rsidR="00F159D2" w:rsidRDefault="00F159D2" w:rsidP="000F69CC">
      <w:pPr>
        <w:ind w:left="284"/>
      </w:pPr>
      <w:r>
        <w:t>•</w:t>
      </w:r>
      <w:r>
        <w:tab/>
        <w:t>Different furniture in your home.</w:t>
      </w:r>
    </w:p>
    <w:p w14:paraId="30DA9BAE" w14:textId="77777777" w:rsidR="00F159D2" w:rsidRDefault="00F159D2" w:rsidP="000F69CC">
      <w:pPr>
        <w:ind w:left="284"/>
      </w:pPr>
      <w:r>
        <w:t>•</w:t>
      </w:r>
      <w:r>
        <w:tab/>
        <w:t xml:space="preserve">How you feel in different rooms in your home. </w:t>
      </w:r>
    </w:p>
    <w:p w14:paraId="4D9325B9" w14:textId="77777777" w:rsidR="00F159D2" w:rsidRDefault="00F159D2" w:rsidP="000F69CC">
      <w:pPr>
        <w:ind w:left="284"/>
      </w:pPr>
      <w:r>
        <w:t>•</w:t>
      </w:r>
      <w:r>
        <w:tab/>
        <w:t xml:space="preserve">Where you feel most at home. </w:t>
      </w:r>
    </w:p>
    <w:p w14:paraId="357EB586" w14:textId="3FFD0013" w:rsidR="000F69CC" w:rsidRPr="00335798" w:rsidRDefault="000F69CC" w:rsidP="000F69CC">
      <w:pPr>
        <w:spacing w:befor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ab/>
      </w:r>
      <w:r w:rsidRPr="00335798">
        <w:rPr>
          <w:rFonts w:ascii="Hypatia Sans Pro Regular" w:hAnsi="Hypatia Sans Pro Regular" w:cs="Hypatia Sans Pro Regular"/>
        </w:rPr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59069E82" w14:textId="77777777" w:rsidR="000F69CC" w:rsidRPr="00335798" w:rsidRDefault="000F69CC" w:rsidP="000F69CC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6DFBD058" w14:textId="77777777" w:rsidR="000F69CC" w:rsidRPr="00335798" w:rsidRDefault="000F69CC" w:rsidP="000F69CC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7074A81E" w14:textId="77777777" w:rsidR="000F69CC" w:rsidRPr="00335798" w:rsidRDefault="000F69CC" w:rsidP="000F69CC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46627352" w14:textId="77777777" w:rsidR="000F69CC" w:rsidRPr="00335798" w:rsidRDefault="000F69CC" w:rsidP="000F69CC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2897C77D" w14:textId="77777777" w:rsidR="00E444AD" w:rsidRDefault="00E444AD" w:rsidP="00E444AD">
      <w:pPr>
        <w:pStyle w:val="04-NumberedlistWOL"/>
        <w:spacing w:before="170"/>
        <w:rPr>
          <w:rFonts w:ascii="Hypatia Sans Pro Regular" w:hAnsi="Hypatia Sans Pro Regular" w:cs="Hypatia Sans Pro Regular"/>
        </w:r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F159D2" w14:paraId="401D595A" w14:textId="77777777" w:rsidTr="00C0405D">
        <w:tc>
          <w:tcPr>
            <w:tcW w:w="425" w:type="dxa"/>
          </w:tcPr>
          <w:p w14:paraId="61CCD263" w14:textId="77777777" w:rsidR="00F159D2" w:rsidRDefault="00F159D2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09B000DA" w14:textId="77777777" w:rsidR="00F159D2" w:rsidRPr="00A96F8A" w:rsidRDefault="00F159D2" w:rsidP="00C0405D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40F9A757" w14:textId="77777777" w:rsidR="00F159D2" w:rsidRDefault="00F159D2" w:rsidP="00F159D2">
      <w:pPr>
        <w:pStyle w:val="04-NumberedlistWOL"/>
        <w:spacing w:before="113"/>
        <w:ind w:left="907"/>
        <w:rPr>
          <w:rFonts w:ascii="Hypatia Sans Pro Regular" w:hAnsi="Hypatia Sans Pro Regular" w:cs="Hypatia Sans Pro Regular"/>
        </w:rPr>
      </w:pPr>
    </w:p>
    <w:p w14:paraId="44957FAF" w14:textId="77777777" w:rsidR="00F159D2" w:rsidRPr="002772D7" w:rsidRDefault="00F159D2" w:rsidP="00F159D2">
      <w:pPr>
        <w:pStyle w:val="Heading1"/>
        <w:rPr>
          <w:w w:val="110"/>
          <w:lang w:val="en-US"/>
        </w:rPr>
      </w:pPr>
      <w:r w:rsidRPr="002772D7">
        <w:rPr>
          <w:w w:val="110"/>
          <w:lang w:val="en-US"/>
        </w:rPr>
        <w:t>SPEAKING</w:t>
      </w:r>
    </w:p>
    <w:p w14:paraId="3E4A11EC" w14:textId="0A760286" w:rsidR="00F159D2" w:rsidRPr="002772D7" w:rsidRDefault="00F159D2" w:rsidP="000F69CC">
      <w:pPr>
        <w:pStyle w:val="Rubric"/>
        <w:rPr>
          <w:lang w:val="en-US"/>
        </w:rPr>
      </w:pPr>
      <w:r w:rsidRPr="002772D7">
        <w:rPr>
          <w:lang w:val="en-US"/>
        </w:rPr>
        <w:t>6</w:t>
      </w:r>
      <w:r w:rsidRPr="002772D7">
        <w:rPr>
          <w:lang w:val="en-US"/>
        </w:rPr>
        <w:tab/>
        <w:t>Work in pairs, A and B. Think of ways of making suggestions, agreeing</w:t>
      </w:r>
      <w:r w:rsidR="00A16319">
        <w:rPr>
          <w:lang w:val="en-US"/>
        </w:rPr>
        <w:t>,</w:t>
      </w:r>
      <w:r w:rsidRPr="002772D7">
        <w:rPr>
          <w:lang w:val="en-US"/>
        </w:rPr>
        <w:t xml:space="preserve"> and disagreeing with ideas.</w:t>
      </w:r>
      <w:r w:rsidR="000F69CC">
        <w:rPr>
          <w:lang w:val="en-US"/>
        </w:rPr>
        <w:t xml:space="preserve"> </w:t>
      </w:r>
      <w:r w:rsidRPr="002772D7">
        <w:rPr>
          <w:lang w:val="en-US"/>
        </w:rPr>
        <w:t xml:space="preserve">Read your situations and have a conversation. Decide together what to do </w:t>
      </w:r>
      <w:r w:rsidR="00852A90">
        <w:rPr>
          <w:lang w:val="en-US"/>
        </w:rPr>
        <w:t>on</w:t>
      </w:r>
      <w:r w:rsidR="00852A90" w:rsidRPr="002772D7">
        <w:rPr>
          <w:lang w:val="en-US"/>
        </w:rPr>
        <w:t xml:space="preserve"> </w:t>
      </w:r>
      <w:r w:rsidRPr="002772D7">
        <w:rPr>
          <w:lang w:val="en-US"/>
        </w:rPr>
        <w:t xml:space="preserve">the weekend. Use the phrases you thought about to help you. </w:t>
      </w: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6"/>
        <w:gridCol w:w="4870"/>
      </w:tblGrid>
      <w:tr w:rsidR="00F159D2" w:rsidRPr="002772D7" w14:paraId="3D370FFA" w14:textId="77777777" w:rsidTr="00CA0FE4">
        <w:trPr>
          <w:trHeight w:val="60"/>
        </w:trPr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E5BE2" w14:textId="77777777" w:rsidR="00F159D2" w:rsidRPr="002772D7" w:rsidRDefault="00F159D2" w:rsidP="00F159D2">
            <w:r w:rsidRPr="002772D7">
              <w:t>A</w:t>
            </w:r>
          </w:p>
        </w:tc>
        <w:tc>
          <w:tcPr>
            <w:tcW w:w="4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7BC13" w14:textId="77777777" w:rsidR="00F159D2" w:rsidRPr="002772D7" w:rsidRDefault="00F159D2" w:rsidP="00F159D2">
            <w:r w:rsidRPr="002772D7">
              <w:t>B</w:t>
            </w:r>
          </w:p>
        </w:tc>
      </w:tr>
      <w:tr w:rsidR="00F159D2" w:rsidRPr="002772D7" w14:paraId="6CAF49A5" w14:textId="77777777" w:rsidTr="00CA0FE4">
        <w:trPr>
          <w:trHeight w:val="2872"/>
        </w:trPr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CB2F4" w14:textId="77DCC663" w:rsidR="00F159D2" w:rsidRPr="002772D7" w:rsidRDefault="00F159D2" w:rsidP="00F159D2">
            <w:r w:rsidRPr="002772D7">
              <w:t xml:space="preserve">You want to go out </w:t>
            </w:r>
            <w:r w:rsidR="00852A90">
              <w:t>on</w:t>
            </w:r>
            <w:r w:rsidR="00852A90" w:rsidRPr="002772D7">
              <w:t xml:space="preserve"> </w:t>
            </w:r>
            <w:r w:rsidRPr="002772D7">
              <w:t xml:space="preserve">the weekend. </w:t>
            </w:r>
            <w:r w:rsidRPr="002772D7">
              <w:br/>
              <w:t>You like:</w:t>
            </w:r>
          </w:p>
          <w:p w14:paraId="5919F8E8" w14:textId="77777777" w:rsidR="00F159D2" w:rsidRPr="002772D7" w:rsidRDefault="00F159D2" w:rsidP="00F159D2">
            <w:r w:rsidRPr="002772D7">
              <w:t>•</w:t>
            </w:r>
            <w:r w:rsidRPr="002772D7">
              <w:tab/>
              <w:t xml:space="preserve">watching movies </w:t>
            </w:r>
          </w:p>
          <w:p w14:paraId="546EB3F2" w14:textId="77777777" w:rsidR="00F159D2" w:rsidRPr="002772D7" w:rsidRDefault="00F159D2" w:rsidP="00F159D2">
            <w:r w:rsidRPr="002772D7">
              <w:t>•</w:t>
            </w:r>
            <w:r w:rsidRPr="002772D7">
              <w:tab/>
              <w:t>bowling</w:t>
            </w:r>
          </w:p>
          <w:p w14:paraId="35FA38AF" w14:textId="77777777" w:rsidR="00F159D2" w:rsidRPr="002772D7" w:rsidRDefault="00F159D2" w:rsidP="00F159D2">
            <w:r w:rsidRPr="002772D7">
              <w:t>•</w:t>
            </w:r>
            <w:r w:rsidRPr="002772D7">
              <w:tab/>
              <w:t>eating pizza</w:t>
            </w:r>
          </w:p>
          <w:p w14:paraId="5B5D6F62" w14:textId="77777777" w:rsidR="00F159D2" w:rsidRPr="002772D7" w:rsidRDefault="00F159D2" w:rsidP="00E444AD">
            <w:pPr>
              <w:spacing w:after="240"/>
            </w:pPr>
            <w:r w:rsidRPr="002772D7">
              <w:t>•</w:t>
            </w:r>
            <w:r w:rsidRPr="002772D7">
              <w:tab/>
              <w:t>having ice cream</w:t>
            </w:r>
          </w:p>
          <w:p w14:paraId="2A86EC54" w14:textId="77777777" w:rsidR="00F159D2" w:rsidRPr="002772D7" w:rsidRDefault="00F159D2" w:rsidP="00F159D2">
            <w:r w:rsidRPr="002772D7">
              <w:t>You don’t like:</w:t>
            </w:r>
          </w:p>
          <w:p w14:paraId="1525114F" w14:textId="77777777" w:rsidR="00F159D2" w:rsidRPr="002772D7" w:rsidRDefault="00F159D2" w:rsidP="00F159D2">
            <w:r w:rsidRPr="002772D7">
              <w:t>•</w:t>
            </w:r>
            <w:r w:rsidRPr="002772D7">
              <w:tab/>
              <w:t>the shopping mall</w:t>
            </w:r>
          </w:p>
          <w:p w14:paraId="4A15BF6B" w14:textId="77777777" w:rsidR="00F159D2" w:rsidRPr="002772D7" w:rsidRDefault="00F159D2" w:rsidP="00F159D2">
            <w:r w:rsidRPr="002772D7">
              <w:t>•</w:t>
            </w:r>
            <w:r w:rsidRPr="002772D7">
              <w:tab/>
              <w:t>sitting in the park</w:t>
            </w:r>
          </w:p>
        </w:tc>
        <w:tc>
          <w:tcPr>
            <w:tcW w:w="4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D3CCB" w14:textId="6BB3BA93" w:rsidR="00F159D2" w:rsidRPr="002772D7" w:rsidRDefault="00F159D2" w:rsidP="00F159D2">
            <w:r w:rsidRPr="002772D7">
              <w:t xml:space="preserve">You want to go out </w:t>
            </w:r>
            <w:r w:rsidR="00852A90">
              <w:t>on</w:t>
            </w:r>
            <w:r w:rsidR="00852A90" w:rsidRPr="002772D7">
              <w:t xml:space="preserve"> </w:t>
            </w:r>
            <w:r w:rsidRPr="002772D7">
              <w:t xml:space="preserve">the weekend. </w:t>
            </w:r>
            <w:r w:rsidRPr="002772D7">
              <w:br/>
              <w:t>You like:</w:t>
            </w:r>
          </w:p>
          <w:p w14:paraId="76F2182D" w14:textId="77777777" w:rsidR="00F159D2" w:rsidRPr="002772D7" w:rsidRDefault="00F159D2" w:rsidP="00F159D2">
            <w:r w:rsidRPr="002772D7">
              <w:t>•</w:t>
            </w:r>
            <w:r w:rsidRPr="002772D7">
              <w:tab/>
              <w:t xml:space="preserve">going to the park </w:t>
            </w:r>
          </w:p>
          <w:p w14:paraId="40966DC9" w14:textId="77777777" w:rsidR="00F159D2" w:rsidRPr="002772D7" w:rsidRDefault="00F159D2" w:rsidP="00F159D2">
            <w:r w:rsidRPr="002772D7">
              <w:t>•</w:t>
            </w:r>
            <w:r w:rsidRPr="002772D7">
              <w:tab/>
              <w:t>going to the shopping mall</w:t>
            </w:r>
          </w:p>
          <w:p w14:paraId="65FE802C" w14:textId="690987EB" w:rsidR="00F159D2" w:rsidRPr="002772D7" w:rsidRDefault="00F159D2" w:rsidP="00F159D2">
            <w:r w:rsidRPr="002772D7">
              <w:t>•</w:t>
            </w:r>
            <w:r w:rsidRPr="002772D7">
              <w:tab/>
              <w:t xml:space="preserve">going to the </w:t>
            </w:r>
            <w:r w:rsidR="00852A90">
              <w:t>movies</w:t>
            </w:r>
          </w:p>
          <w:p w14:paraId="6F88151D" w14:textId="77777777" w:rsidR="00F159D2" w:rsidRPr="002772D7" w:rsidRDefault="00F159D2" w:rsidP="00E444AD">
            <w:pPr>
              <w:spacing w:after="240"/>
            </w:pPr>
            <w:r w:rsidRPr="002772D7">
              <w:t>•</w:t>
            </w:r>
            <w:r w:rsidRPr="002772D7">
              <w:tab/>
              <w:t>having ice cream</w:t>
            </w:r>
          </w:p>
          <w:p w14:paraId="529EE069" w14:textId="77777777" w:rsidR="00F159D2" w:rsidRPr="002772D7" w:rsidRDefault="00F159D2" w:rsidP="00F159D2">
            <w:r w:rsidRPr="002772D7">
              <w:t>You don’t like:</w:t>
            </w:r>
          </w:p>
          <w:p w14:paraId="3414051F" w14:textId="77777777" w:rsidR="00F159D2" w:rsidRPr="002772D7" w:rsidRDefault="00F159D2" w:rsidP="00F159D2">
            <w:r w:rsidRPr="002772D7">
              <w:t>•</w:t>
            </w:r>
            <w:r w:rsidRPr="002772D7">
              <w:tab/>
              <w:t>bowling</w:t>
            </w:r>
          </w:p>
          <w:p w14:paraId="7F153C17" w14:textId="77777777" w:rsidR="00F159D2" w:rsidRPr="002772D7" w:rsidRDefault="00F159D2" w:rsidP="00F159D2">
            <w:r w:rsidRPr="002772D7">
              <w:t>•</w:t>
            </w:r>
            <w:r w:rsidRPr="002772D7">
              <w:tab/>
              <w:t>pizza</w:t>
            </w:r>
          </w:p>
        </w:tc>
      </w:tr>
    </w:tbl>
    <w:p w14:paraId="1BA9328F" w14:textId="77777777" w:rsidR="00F159D2" w:rsidRDefault="00F159D2" w:rsidP="00F159D2">
      <w:pPr>
        <w:widowControl/>
        <w:tabs>
          <w:tab w:val="clear" w:pos="284"/>
          <w:tab w:val="left" w:pos="907"/>
        </w:tabs>
        <w:suppressAutoHyphens/>
        <w:spacing w:before="227" w:after="0" w:line="280" w:lineRule="atLeast"/>
        <w:ind w:left="624" w:hanging="283"/>
        <w:textAlignment w:val="center"/>
        <w:rPr>
          <w:rFonts w:ascii="Hypatia Sans Pro" w:hAnsi="Hypatia Sans Pro" w:cs="Hypatia Sans Pro"/>
          <w:color w:val="000000"/>
          <w:spacing w:val="-1"/>
          <w:position w:val="-10"/>
          <w:sz w:val="21"/>
          <w:szCs w:val="21"/>
          <w:lang w:val="en-US"/>
        </w:r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F159D2" w14:paraId="25812727" w14:textId="77777777" w:rsidTr="00C0405D">
        <w:tc>
          <w:tcPr>
            <w:tcW w:w="425" w:type="dxa"/>
          </w:tcPr>
          <w:p w14:paraId="450555EA" w14:textId="77777777" w:rsidR="00F159D2" w:rsidRDefault="00F159D2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78BDD429" w14:textId="77777777" w:rsidR="00F159D2" w:rsidRPr="00A96F8A" w:rsidRDefault="00F159D2" w:rsidP="00C0405D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66C7B930" w14:textId="77777777" w:rsidR="00F159D2" w:rsidRDefault="00F159D2" w:rsidP="00F159D2">
      <w:pPr>
        <w:widowControl/>
        <w:tabs>
          <w:tab w:val="clear" w:pos="284"/>
          <w:tab w:val="left" w:pos="907"/>
        </w:tabs>
        <w:suppressAutoHyphens/>
        <w:spacing w:before="227" w:after="0" w:line="280" w:lineRule="atLeast"/>
        <w:ind w:left="624" w:hanging="283"/>
        <w:textAlignment w:val="center"/>
        <w:rPr>
          <w:rFonts w:ascii="Hypatia Sans Pro" w:hAnsi="Hypatia Sans Pro" w:cs="Hypatia Sans Pro"/>
          <w:color w:val="000000"/>
          <w:spacing w:val="-1"/>
          <w:position w:val="-10"/>
          <w:sz w:val="21"/>
          <w:szCs w:val="21"/>
          <w:lang w:val="en-US"/>
        </w:rPr>
      </w:pPr>
    </w:p>
    <w:tbl>
      <w:tblPr>
        <w:tblStyle w:val="TableGrid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F159D2" w14:paraId="645968F3" w14:textId="77777777" w:rsidTr="00C0405D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17186538" w14:textId="77777777" w:rsidR="00F159D2" w:rsidRPr="00A96F8A" w:rsidRDefault="00F159D2" w:rsidP="00C0405D">
            <w:pPr>
              <w:pStyle w:val="textbox"/>
              <w:jc w:val="right"/>
              <w:rPr>
                <w:sz w:val="28"/>
              </w:rPr>
            </w:pPr>
            <w:r w:rsidRPr="00A96F8A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1DEFD5B6" w14:textId="77777777" w:rsidR="00F159D2" w:rsidRPr="00A96F8A" w:rsidRDefault="00F159D2" w:rsidP="00C0405D">
            <w:pPr>
              <w:pStyle w:val="textbox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14E65BB8" w14:textId="77777777" w:rsidR="00F159D2" w:rsidRPr="00A96F8A" w:rsidRDefault="00F159D2" w:rsidP="00C0405D">
            <w:pPr>
              <w:pStyle w:val="textbox"/>
              <w:jc w:val="center"/>
              <w:rPr>
                <w:b/>
                <w:color w:val="FFFFFF" w:themeColor="background1"/>
                <w:sz w:val="28"/>
              </w:rPr>
            </w:pPr>
            <w:r>
              <w:rPr>
                <w:b/>
                <w:color w:val="FFFFFF" w:themeColor="background1"/>
                <w:sz w:val="28"/>
              </w:rPr>
              <w:t>70</w:t>
            </w:r>
          </w:p>
        </w:tc>
      </w:tr>
    </w:tbl>
    <w:p w14:paraId="3234739D" w14:textId="77777777" w:rsidR="00F159D2" w:rsidRDefault="00926DC3" w:rsidP="00926DC3">
      <w:pPr>
        <w:widowControl/>
        <w:tabs>
          <w:tab w:val="clear" w:pos="284"/>
          <w:tab w:val="left" w:pos="1570"/>
        </w:tabs>
        <w:autoSpaceDE/>
        <w:autoSpaceDN/>
        <w:adjustRightInd/>
        <w:spacing w:before="0" w:after="160" w:line="259" w:lineRule="auto"/>
      </w:pPr>
      <w:r>
        <w:tab/>
      </w:r>
    </w:p>
    <w:sectPr w:rsidR="00F159D2" w:rsidSect="009B610D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72206" w14:textId="77777777" w:rsidR="0016152E" w:rsidRDefault="0016152E" w:rsidP="007D4E1E">
      <w:r>
        <w:separator/>
      </w:r>
    </w:p>
  </w:endnote>
  <w:endnote w:type="continuationSeparator" w:id="0">
    <w:p w14:paraId="3C537F05" w14:textId="77777777" w:rsidR="0016152E" w:rsidRDefault="0016152E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ypatia Sans Pro Semibold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Hypatia Sans Pro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AF587" w14:textId="16AA9D51" w:rsidR="002138CC" w:rsidRPr="009C3AE4" w:rsidRDefault="0016152E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b/>
          <w:bCs/>
          <w:i/>
          <w:iCs/>
        </w:rPr>
        <w:alias w:val="Course"/>
        <w:tag w:val=""/>
        <w:id w:val="1663048207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4E3E06" w:rsidRPr="00583A2A">
          <w:rPr>
            <w:b/>
            <w:bCs/>
            <w:i/>
            <w:iCs/>
            <w:lang w:val="en-US"/>
          </w:rPr>
          <w:t>AMERICAN THINK</w:t>
        </w:r>
      </w:sdtContent>
    </w:sdt>
    <w:r w:rsidR="002138CC" w:rsidRPr="00583A2A">
      <w:rPr>
        <w:b/>
        <w:bCs/>
        <w:i/>
        <w:iCs/>
      </w:rPr>
      <w:t xml:space="preserve"> 2</w:t>
    </w:r>
    <w:r w:rsidR="002138CC" w:rsidRPr="00583A2A">
      <w:rPr>
        <w:b/>
        <w:bCs/>
        <w:i/>
        <w:iCs/>
        <w:vertAlign w:val="superscript"/>
      </w:rPr>
      <w:t>nd</w:t>
    </w:r>
    <w:r w:rsidR="002138CC" w:rsidRPr="00583A2A">
      <w:rPr>
        <w:b/>
        <w:bCs/>
        <w:i/>
        <w:iCs/>
      </w:rPr>
      <w:t xml:space="preserve"> Edition</w:t>
    </w:r>
    <w:r w:rsidR="002138CC">
      <w:t xml:space="preserve">  </w:t>
    </w:r>
    <w:sdt>
      <w:sdtPr>
        <w:alias w:val="Subject"/>
        <w:tag w:val=""/>
        <w:id w:val="-116997619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2138CC">
          <w:t>Level 1</w:t>
        </w:r>
      </w:sdtContent>
    </w:sdt>
    <w:r w:rsidR="002138CC">
      <w:t xml:space="preserve"> </w:t>
    </w:r>
    <w:r w:rsidR="002138CC" w:rsidRPr="00E24071">
      <w:t xml:space="preserve"> </w:t>
    </w:r>
    <w:sdt>
      <w:sdtPr>
        <w:alias w:val="Title"/>
        <w:tag w:val=""/>
        <w:id w:val="-49857574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444AD">
          <w:t>Skills test 5 Extension</w:t>
        </w:r>
      </w:sdtContent>
    </w:sdt>
    <w:r w:rsidR="002138CC">
      <w:ptab w:relativeTo="margin" w:alignment="center" w:leader="none"/>
    </w:r>
    <w:r w:rsidR="002138CC" w:rsidRPr="00E24071">
      <w:rPr>
        <w:rStyle w:val="footerphotcopiableChar"/>
        <w:shd w:val="clear" w:color="auto" w:fill="000000" w:themeFill="text1"/>
      </w:rPr>
      <w:t>PHOTOCOPIABLE</w:t>
    </w:r>
    <w:r w:rsidR="002138CC">
      <w:ptab w:relativeTo="margin" w:alignment="right" w:leader="none"/>
    </w:r>
    <w:r w:rsidR="002138CC" w:rsidRPr="00E24071">
      <w:rPr>
        <w:rStyle w:val="TitleChar"/>
        <w:sz w:val="20"/>
        <w:szCs w:val="20"/>
      </w:rPr>
      <w:t xml:space="preserve">© </w:t>
    </w:r>
    <w:r w:rsidR="002138CC" w:rsidRPr="00B94B89">
      <w:t xml:space="preserve">Cambridge University </w:t>
    </w:r>
    <w:proofErr w:type="gramStart"/>
    <w:r w:rsidR="002138CC" w:rsidRPr="00B94B89">
      <w:t>Press</w:t>
    </w:r>
    <w:r w:rsidR="002138CC">
      <w:rPr>
        <w:rStyle w:val="TitleChar"/>
        <w:sz w:val="20"/>
        <w:szCs w:val="20"/>
      </w:rPr>
      <w:t xml:space="preserve">  </w:t>
    </w:r>
    <w:r w:rsidR="00E2626D">
      <w:rPr>
        <w:rStyle w:val="TitleChar"/>
        <w:sz w:val="20"/>
        <w:szCs w:val="20"/>
      </w:rPr>
      <w:t>2022</w:t>
    </w:r>
    <w:proofErr w:type="gramEnd"/>
    <w:r w:rsidR="00FF68D9">
      <w:rPr>
        <w:rFonts w:ascii="Verdana" w:hAnsi="Verdana"/>
        <w:color w:val="000000"/>
        <w:szCs w:val="20"/>
      </w:rPr>
      <w:fldChar w:fldCharType="begin"/>
    </w:r>
    <w:r w:rsidR="002138CC">
      <w:rPr>
        <w:rFonts w:ascii="Verdana" w:hAnsi="Verdana"/>
        <w:color w:val="000000"/>
        <w:szCs w:val="20"/>
      </w:rPr>
      <w:instrText xml:space="preserve"> {DATE \@ YYYY} \@ YYYY} </w:instrText>
    </w:r>
    <w:r w:rsidR="00FF68D9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A561C" w14:textId="77777777" w:rsidR="0016152E" w:rsidRDefault="0016152E" w:rsidP="007D4E1E">
      <w:r>
        <w:separator/>
      </w:r>
    </w:p>
  </w:footnote>
  <w:footnote w:type="continuationSeparator" w:id="0">
    <w:p w14:paraId="18617EE0" w14:textId="77777777" w:rsidR="0016152E" w:rsidRDefault="0016152E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6829C" w14:textId="4B39F523" w:rsidR="002138CC" w:rsidRDefault="00796149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8239" behindDoc="0" locked="0" layoutInCell="1" allowOverlap="1" wp14:anchorId="097E2F70" wp14:editId="3CE53225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E64034" w14:textId="2A228A32" w:rsidR="00571BE6" w:rsidRPr="00287928" w:rsidRDefault="0016152E" w:rsidP="00571BE6">
                          <w:pPr>
                            <w:pStyle w:val="Title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571BE6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7E2F7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8.2pt;margin-top:6.25pt;width:259.65pt;height:69.7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" stroked="f">
              <v:path arrowok="t"/>
              <v:textbox>
                <w:txbxContent>
                  <w:p w14:paraId="7BE64034" w14:textId="2A228A32" w:rsidR="00571BE6" w:rsidRPr="00287928" w:rsidRDefault="0016152E" w:rsidP="00571BE6">
                    <w:pPr>
                      <w:pStyle w:val="Title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571BE6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6008C4B5" wp14:editId="3FC19CB1">
              <wp:simplePos x="0" y="0"/>
              <wp:positionH relativeFrom="column">
                <wp:posOffset>5430520</wp:posOffset>
              </wp:positionH>
              <wp:positionV relativeFrom="paragraph">
                <wp:posOffset>212090</wp:posOffset>
              </wp:positionV>
              <wp:extent cx="1595120" cy="452120"/>
              <wp:effectExtent l="0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95120" cy="452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2028975599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785C8348" w14:textId="77777777" w:rsidR="002138CC" w:rsidRDefault="002138CC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</w:t>
                              </w:r>
                              <w:r w:rsidRPr="00B94B89">
                                <w:rPr>
                                  <w:rStyle w:val="TitleChar"/>
                                </w:rPr>
                                <w:t xml:space="preserve">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008C4B5" id="Text Box 4" o:spid="_x0000_s1027" type="#_x0000_t202" style="position:absolute;margin-left:427.6pt;margin-top:16.7pt;width:125.6pt;height:35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" stroked="f">
              <v:path arrowok="t"/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2028975599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785C8348" w14:textId="77777777" w:rsidR="002138CC" w:rsidRDefault="002138CC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</w:t>
                        </w:r>
                        <w:r w:rsidRPr="00B94B89">
                          <w:rPr>
                            <w:rStyle w:val="TitleChar"/>
                          </w:rPr>
                          <w:t xml:space="preserve"> 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5BCB1354" wp14:editId="01A517AF">
              <wp:simplePos x="0" y="0"/>
              <wp:positionH relativeFrom="column">
                <wp:posOffset>2700020</wp:posOffset>
              </wp:positionH>
              <wp:positionV relativeFrom="paragraph">
                <wp:posOffset>273685</wp:posOffset>
              </wp:positionV>
              <wp:extent cx="1623695" cy="42418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24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3A366B" w14:textId="77777777" w:rsidR="002138CC" w:rsidRPr="00CC045F" w:rsidRDefault="002138CC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 w:rsidRPr="00CC045F"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CB1354" id="Text Box 3" o:spid="_x0000_s1028" type="#_x0000_t202" style="position:absolute;margin-left:212.6pt;margin-top:21.55pt;width:127.85pt;height:33.4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" stroked="f">
              <v:path arrowok="t"/>
              <v:textbox>
                <w:txbxContent>
                  <w:p w14:paraId="053A366B" w14:textId="77777777" w:rsidR="002138CC" w:rsidRPr="00CC045F" w:rsidRDefault="002138CC" w:rsidP="00CC045F">
                    <w:pPr>
                      <w:spacing w:after="0"/>
                      <w:rPr>
                        <w:sz w:val="12"/>
                      </w:rPr>
                    </w:pPr>
                    <w:r w:rsidRPr="00CC045F"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AFDA5D9" wp14:editId="358A3ED6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22135" cy="35623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22135" cy="356235"/>
                      </a:xfrm>
                      <a:prstGeom prst="round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9300CF5" w14:textId="77777777" w:rsidR="002138CC" w:rsidRPr="00852217" w:rsidRDefault="002138CC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FDA5D9" id="_x0000_s1029" style="position:absolute;margin-left:-4.35pt;margin-top:82.5pt;width:545.0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" fillcolor="window" strokeweight=".5pt">
              <v:path arrowok="t"/>
              <v:textbox>
                <w:txbxContent>
                  <w:p w14:paraId="79300CF5" w14:textId="77777777" w:rsidR="002138CC" w:rsidRPr="00852217" w:rsidRDefault="002138CC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397BB30" wp14:editId="13995C4E">
              <wp:simplePos x="0" y="0"/>
              <wp:positionH relativeFrom="column">
                <wp:posOffset>3467100</wp:posOffset>
              </wp:positionH>
              <wp:positionV relativeFrom="page">
                <wp:posOffset>563245</wp:posOffset>
              </wp:positionV>
              <wp:extent cx="3465830" cy="3860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465830" cy="386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szCs w:val="36"/>
                            </w:rPr>
                            <w:alias w:val="Title"/>
                            <w:tag w:val=""/>
                            <w:id w:val="-114990677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6FD8561A" w14:textId="77777777" w:rsidR="002138CC" w:rsidRPr="00F159D2" w:rsidRDefault="00E444AD" w:rsidP="007B2585">
                              <w:pPr>
                                <w:pStyle w:val="Titl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926DC3">
                                <w:rPr>
                                  <w:szCs w:val="36"/>
                                </w:rPr>
                                <w:t xml:space="preserve">Skills test </w:t>
                              </w:r>
                              <w:r w:rsidR="00F159D2" w:rsidRPr="00926DC3">
                                <w:rPr>
                                  <w:szCs w:val="36"/>
                                </w:rPr>
                                <w:t>5</w:t>
                              </w:r>
                              <w:r w:rsidRPr="00926DC3">
                                <w:rPr>
                                  <w:szCs w:val="36"/>
                                </w:rPr>
                                <w:t xml:space="preserve"> Extension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397BB30" id="Text Box 2" o:spid="_x0000_s1030" type="#_x0000_t202" style="position:absolute;margin-left:273pt;margin-top:44.35pt;width:272.9pt;height:30.4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" stroked="f">
              <v:textbox style="mso-fit-shape-to-text:t">
                <w:txbxContent>
                  <w:sdt>
                    <w:sdtPr>
                      <w:rPr>
                        <w:szCs w:val="36"/>
                      </w:rPr>
                      <w:alias w:val="Title"/>
                      <w:tag w:val=""/>
                      <w:id w:val="-114990677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6FD8561A" w14:textId="77777777" w:rsidR="002138CC" w:rsidRPr="00F159D2" w:rsidRDefault="00E444AD" w:rsidP="007B2585">
                        <w:pPr>
                          <w:pStyle w:val="Title"/>
                          <w:rPr>
                            <w:sz w:val="36"/>
                            <w:szCs w:val="36"/>
                          </w:rPr>
                        </w:pPr>
                        <w:r w:rsidRPr="00926DC3">
                          <w:rPr>
                            <w:szCs w:val="36"/>
                          </w:rPr>
                          <w:t xml:space="preserve">Skills test </w:t>
                        </w:r>
                        <w:r w:rsidR="00F159D2" w:rsidRPr="00926DC3">
                          <w:rPr>
                            <w:szCs w:val="36"/>
                          </w:rPr>
                          <w:t>5</w:t>
                        </w:r>
                        <w:r w:rsidRPr="00926DC3">
                          <w:rPr>
                            <w:szCs w:val="36"/>
                          </w:rPr>
                          <w:t xml:space="preserve"> Extension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 w:rsidR="002138CC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30ED"/>
    <w:multiLevelType w:val="hybridMultilevel"/>
    <w:tmpl w:val="5D70F9E0"/>
    <w:lvl w:ilvl="0" w:tplc="1CD0BC80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95868"/>
    <w:multiLevelType w:val="hybridMultilevel"/>
    <w:tmpl w:val="96A001B4"/>
    <w:lvl w:ilvl="0" w:tplc="B5C4921E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A4DC4"/>
    <w:multiLevelType w:val="hybridMultilevel"/>
    <w:tmpl w:val="3844E52C"/>
    <w:lvl w:ilvl="0" w:tplc="7DD8440E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45F70"/>
    <w:multiLevelType w:val="hybridMultilevel"/>
    <w:tmpl w:val="474455EE"/>
    <w:lvl w:ilvl="0" w:tplc="010ECF9E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C804B7"/>
    <w:multiLevelType w:val="hybridMultilevel"/>
    <w:tmpl w:val="55540D1E"/>
    <w:lvl w:ilvl="0" w:tplc="27984520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4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4AD"/>
    <w:rsid w:val="000247D2"/>
    <w:rsid w:val="00053EB0"/>
    <w:rsid w:val="0006416F"/>
    <w:rsid w:val="00071F30"/>
    <w:rsid w:val="00074444"/>
    <w:rsid w:val="0007583E"/>
    <w:rsid w:val="000A0488"/>
    <w:rsid w:val="000A0B19"/>
    <w:rsid w:val="000A68DD"/>
    <w:rsid w:val="000D2177"/>
    <w:rsid w:val="000F085C"/>
    <w:rsid w:val="000F0C0F"/>
    <w:rsid w:val="000F69CC"/>
    <w:rsid w:val="00103CF1"/>
    <w:rsid w:val="00122040"/>
    <w:rsid w:val="00124858"/>
    <w:rsid w:val="00130EE5"/>
    <w:rsid w:val="00132206"/>
    <w:rsid w:val="0016152E"/>
    <w:rsid w:val="00191D02"/>
    <w:rsid w:val="001D167C"/>
    <w:rsid w:val="001E2BAC"/>
    <w:rsid w:val="00202288"/>
    <w:rsid w:val="002138CC"/>
    <w:rsid w:val="0022268E"/>
    <w:rsid w:val="00276F51"/>
    <w:rsid w:val="00287928"/>
    <w:rsid w:val="00302476"/>
    <w:rsid w:val="00367F51"/>
    <w:rsid w:val="00380422"/>
    <w:rsid w:val="003828D1"/>
    <w:rsid w:val="003C078B"/>
    <w:rsid w:val="003C3C49"/>
    <w:rsid w:val="003D1F75"/>
    <w:rsid w:val="003F7E49"/>
    <w:rsid w:val="00463DFD"/>
    <w:rsid w:val="00464330"/>
    <w:rsid w:val="00471407"/>
    <w:rsid w:val="0048012D"/>
    <w:rsid w:val="00482BF1"/>
    <w:rsid w:val="004A338D"/>
    <w:rsid w:val="004A417D"/>
    <w:rsid w:val="004D333C"/>
    <w:rsid w:val="004E3E06"/>
    <w:rsid w:val="004F26EE"/>
    <w:rsid w:val="00544137"/>
    <w:rsid w:val="00550B3D"/>
    <w:rsid w:val="00552BCB"/>
    <w:rsid w:val="00571BE6"/>
    <w:rsid w:val="0057318B"/>
    <w:rsid w:val="00583A2A"/>
    <w:rsid w:val="005B4A84"/>
    <w:rsid w:val="005C383C"/>
    <w:rsid w:val="005E2BE4"/>
    <w:rsid w:val="00621DA9"/>
    <w:rsid w:val="00625E5D"/>
    <w:rsid w:val="0065099D"/>
    <w:rsid w:val="006645D9"/>
    <w:rsid w:val="00681884"/>
    <w:rsid w:val="00686B00"/>
    <w:rsid w:val="006C0598"/>
    <w:rsid w:val="00705EF8"/>
    <w:rsid w:val="007425AD"/>
    <w:rsid w:val="00754A36"/>
    <w:rsid w:val="007565ED"/>
    <w:rsid w:val="00762936"/>
    <w:rsid w:val="007667E7"/>
    <w:rsid w:val="00783A7A"/>
    <w:rsid w:val="00785D4E"/>
    <w:rsid w:val="00796149"/>
    <w:rsid w:val="007B2585"/>
    <w:rsid w:val="007D4E1E"/>
    <w:rsid w:val="007D5EE9"/>
    <w:rsid w:val="00802ADD"/>
    <w:rsid w:val="008046F3"/>
    <w:rsid w:val="0081797A"/>
    <w:rsid w:val="00824947"/>
    <w:rsid w:val="00852A90"/>
    <w:rsid w:val="009179C8"/>
    <w:rsid w:val="00926DC3"/>
    <w:rsid w:val="00941839"/>
    <w:rsid w:val="00965D93"/>
    <w:rsid w:val="009764AB"/>
    <w:rsid w:val="009966B3"/>
    <w:rsid w:val="009A0575"/>
    <w:rsid w:val="009A38C0"/>
    <w:rsid w:val="009B2302"/>
    <w:rsid w:val="009B610D"/>
    <w:rsid w:val="009C0F97"/>
    <w:rsid w:val="009C3AE4"/>
    <w:rsid w:val="009F6F38"/>
    <w:rsid w:val="00A16319"/>
    <w:rsid w:val="00A45E32"/>
    <w:rsid w:val="00A45FE2"/>
    <w:rsid w:val="00A63F41"/>
    <w:rsid w:val="00A82784"/>
    <w:rsid w:val="00A96F8A"/>
    <w:rsid w:val="00AA0B21"/>
    <w:rsid w:val="00AA7DCD"/>
    <w:rsid w:val="00AB623F"/>
    <w:rsid w:val="00AC6566"/>
    <w:rsid w:val="00AF54E4"/>
    <w:rsid w:val="00AF5D35"/>
    <w:rsid w:val="00B06C63"/>
    <w:rsid w:val="00B3501E"/>
    <w:rsid w:val="00B542F0"/>
    <w:rsid w:val="00B5696E"/>
    <w:rsid w:val="00B649A5"/>
    <w:rsid w:val="00B83596"/>
    <w:rsid w:val="00B94B89"/>
    <w:rsid w:val="00BB73ED"/>
    <w:rsid w:val="00BC2F79"/>
    <w:rsid w:val="00C014DE"/>
    <w:rsid w:val="00C30436"/>
    <w:rsid w:val="00C31212"/>
    <w:rsid w:val="00C54167"/>
    <w:rsid w:val="00C60E12"/>
    <w:rsid w:val="00C70991"/>
    <w:rsid w:val="00CA484C"/>
    <w:rsid w:val="00CA783E"/>
    <w:rsid w:val="00CB22D3"/>
    <w:rsid w:val="00CB66BC"/>
    <w:rsid w:val="00CC045F"/>
    <w:rsid w:val="00CE7C60"/>
    <w:rsid w:val="00CF731F"/>
    <w:rsid w:val="00D016E8"/>
    <w:rsid w:val="00D10E82"/>
    <w:rsid w:val="00D10F23"/>
    <w:rsid w:val="00D544C1"/>
    <w:rsid w:val="00D57E9A"/>
    <w:rsid w:val="00D61820"/>
    <w:rsid w:val="00D708CA"/>
    <w:rsid w:val="00DD3E17"/>
    <w:rsid w:val="00DD555A"/>
    <w:rsid w:val="00DE66CA"/>
    <w:rsid w:val="00E24071"/>
    <w:rsid w:val="00E2626D"/>
    <w:rsid w:val="00E35651"/>
    <w:rsid w:val="00E444AD"/>
    <w:rsid w:val="00E638ED"/>
    <w:rsid w:val="00E8273E"/>
    <w:rsid w:val="00E95343"/>
    <w:rsid w:val="00EE4252"/>
    <w:rsid w:val="00EE463E"/>
    <w:rsid w:val="00EF4088"/>
    <w:rsid w:val="00F03E01"/>
    <w:rsid w:val="00F159D2"/>
    <w:rsid w:val="00F52A6B"/>
    <w:rsid w:val="00F62254"/>
    <w:rsid w:val="00F85DA7"/>
    <w:rsid w:val="00F9192E"/>
    <w:rsid w:val="00FA1087"/>
    <w:rsid w:val="00FD1DA4"/>
    <w:rsid w:val="00FD7FAD"/>
    <w:rsid w:val="00FF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CDD4B"/>
  <w15:docId w15:val="{6B0EA7C5-042A-4F8C-8D10-E0196CC5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DC3"/>
    <w:pPr>
      <w:widowControl w:val="0"/>
      <w:tabs>
        <w:tab w:val="left" w:pos="284"/>
      </w:tabs>
      <w:autoSpaceDE w:val="0"/>
      <w:autoSpaceDN w:val="0"/>
      <w:adjustRightInd w:val="0"/>
      <w:spacing w:before="80" w:after="80" w:line="240" w:lineRule="auto"/>
    </w:pPr>
    <w:rPr>
      <w:rFonts w:ascii="Helvetica" w:hAnsi="Helvetica" w:cs="Helvetica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6DC3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9"/>
    <w:unhideWhenUsed/>
    <w:qFormat/>
    <w:rsid w:val="00926DC3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D9D9D9" w:themeFill="background1" w:themeFillShade="D9"/>
      <w:tabs>
        <w:tab w:val="clear" w:pos="284"/>
      </w:tabs>
      <w:spacing w:before="40" w:after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926DC3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926DC3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26DC3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6DC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rsid w:val="009764AB"/>
  </w:style>
  <w:style w:type="paragraph" w:customStyle="1" w:styleId="Sectionhead">
    <w:name w:val="Section head"/>
    <w:basedOn w:val="Heading1"/>
    <w:link w:val="SectionheadChar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rsid w:val="009764AB"/>
    <w:rPr>
      <w:rFonts w:ascii="Gill Sans MT" w:eastAsiaTheme="majorEastAsia" w:hAnsi="Gill Sans MT" w:cstheme="majorBidi"/>
      <w:caps/>
      <w:spacing w:val="-10"/>
      <w:kern w:val="28"/>
      <w:sz w:val="56"/>
      <w:szCs w:val="56"/>
    </w:rPr>
  </w:style>
  <w:style w:type="paragraph" w:customStyle="1" w:styleId="Rubric">
    <w:name w:val="Rubric"/>
    <w:basedOn w:val="Normal"/>
    <w:link w:val="RubricChar"/>
    <w:qFormat/>
    <w:rsid w:val="00926DC3"/>
    <w:pPr>
      <w:keepNext/>
      <w:tabs>
        <w:tab w:val="clear" w:pos="284"/>
      </w:tabs>
      <w:spacing w:before="0"/>
      <w:ind w:left="284" w:hanging="284"/>
    </w:pPr>
    <w:rPr>
      <w:b/>
      <w:bCs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926DC3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rsid w:val="00DD3E17"/>
    <w:rPr>
      <w:rFonts w:ascii="Gill Sans MT" w:eastAsiaTheme="majorEastAsia" w:hAnsi="Gill Sans MT" w:cstheme="majorBidi"/>
      <w:b w:val="0"/>
      <w:color w:val="2E74B5" w:themeColor="accent1" w:themeShade="BF"/>
      <w:sz w:val="28"/>
      <w:szCs w:val="32"/>
    </w:rPr>
  </w:style>
  <w:style w:type="paragraph" w:customStyle="1" w:styleId="questions">
    <w:name w:val="questions"/>
    <w:basedOn w:val="Normal"/>
    <w:link w:val="questionsChar"/>
    <w:qFormat/>
    <w:rsid w:val="00926DC3"/>
    <w:pPr>
      <w:ind w:left="284" w:hanging="284"/>
    </w:pPr>
  </w:style>
  <w:style w:type="character" w:customStyle="1" w:styleId="RubricChar">
    <w:name w:val="Rubric Char"/>
    <w:basedOn w:val="DefaultParagraphFont"/>
    <w:link w:val="Rubric"/>
    <w:rsid w:val="00926DC3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1"/>
    <w:qFormat/>
    <w:rsid w:val="00926DC3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926DC3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qFormat/>
    <w:rsid w:val="00926DC3"/>
  </w:style>
  <w:style w:type="paragraph" w:customStyle="1" w:styleId="Normaldialogue2">
    <w:name w:val="Normal dialogue 2"/>
    <w:basedOn w:val="Normal"/>
    <w:link w:val="Normaldialogue2Char"/>
    <w:qFormat/>
    <w:rsid w:val="00926DC3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29"/>
    <w:qFormat/>
    <w:rsid w:val="00926DC3"/>
    <w:pPr>
      <w:ind w:left="284" w:hanging="284"/>
    </w:pPr>
    <w:rPr>
      <w:i/>
      <w:iCs/>
      <w:color w:val="404040" w:themeColor="text1" w:themeTint="BF"/>
      <w:u w:val="single"/>
    </w:rPr>
  </w:style>
  <w:style w:type="character" w:customStyle="1" w:styleId="Normaldialogue2Char">
    <w:name w:val="Normal dialogue 2 Char"/>
    <w:basedOn w:val="DefaultParagraphFont"/>
    <w:link w:val="Normaldialogue2"/>
    <w:rsid w:val="00926DC3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29"/>
    <w:rsid w:val="00926DC3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1"/>
    <w:qFormat/>
    <w:rsid w:val="00926DC3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1"/>
    <w:rsid w:val="00926DC3"/>
    <w:rPr>
      <w:rFonts w:ascii="Helvetica" w:hAnsi="Helvetica" w:cs="Helvetica"/>
      <w:b/>
      <w:sz w:val="18"/>
      <w:szCs w:val="24"/>
    </w:rPr>
  </w:style>
  <w:style w:type="paragraph" w:customStyle="1" w:styleId="dialogue">
    <w:name w:val="dialogue"/>
    <w:basedOn w:val="Normal"/>
    <w:link w:val="dialogueChar"/>
    <w:qFormat/>
    <w:rsid w:val="00926DC3"/>
    <w:pPr>
      <w:tabs>
        <w:tab w:val="clear" w:pos="284"/>
      </w:tabs>
      <w:ind w:left="993" w:hanging="993"/>
    </w:pPr>
  </w:style>
  <w:style w:type="character" w:styleId="SubtleEmphasis">
    <w:name w:val="Subtle Emphasis"/>
    <w:basedOn w:val="DefaultParagraphFont"/>
    <w:uiPriority w:val="19"/>
    <w:qFormat/>
    <w:rsid w:val="00926DC3"/>
    <w:rPr>
      <w:i/>
      <w:iCs/>
      <w:color w:val="404040" w:themeColor="text1" w:themeTint="BF"/>
    </w:rPr>
  </w:style>
  <w:style w:type="character" w:customStyle="1" w:styleId="dialogueChar">
    <w:name w:val="dialogue Char"/>
    <w:basedOn w:val="DefaultParagraphFont"/>
    <w:link w:val="dialogue"/>
    <w:rsid w:val="00926DC3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qFormat/>
    <w:rsid w:val="00926DC3"/>
    <w:pPr>
      <w:tabs>
        <w:tab w:val="clear" w:pos="284"/>
        <w:tab w:val="left" w:pos="3686"/>
      </w:tabs>
    </w:pPr>
  </w:style>
  <w:style w:type="paragraph" w:customStyle="1" w:styleId="grade">
    <w:name w:val="grade"/>
    <w:basedOn w:val="Normal"/>
    <w:link w:val="gradeChar"/>
    <w:qFormat/>
    <w:rsid w:val="00926DC3"/>
    <w:pPr>
      <w:widowControl/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rsid w:val="00926DC3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rsid w:val="00926DC3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qFormat/>
    <w:rsid w:val="00926DC3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qFormat/>
    <w:rsid w:val="00926DC3"/>
    <w:rPr>
      <w:i/>
    </w:rPr>
  </w:style>
  <w:style w:type="character" w:customStyle="1" w:styleId="footerphotcopiableChar">
    <w:name w:val="footer photcopiable Char"/>
    <w:basedOn w:val="FooterChar"/>
    <w:link w:val="footerphotcopiable"/>
    <w:rsid w:val="00926DC3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9"/>
    <w:rsid w:val="00926DC3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rsid w:val="00926DC3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926DC3"/>
    <w:rPr>
      <w:rFonts w:ascii="Calibri" w:hAnsi="Calibri"/>
      <w:b w:val="0"/>
      <w:sz w:val="20"/>
    </w:rPr>
  </w:style>
  <w:style w:type="paragraph" w:customStyle="1" w:styleId="normalnoindent">
    <w:name w:val="normal no indent"/>
    <w:basedOn w:val="Normal"/>
    <w:link w:val="normalnoindentChar"/>
    <w:qFormat/>
    <w:rsid w:val="00926DC3"/>
    <w:pPr>
      <w:tabs>
        <w:tab w:val="clear" w:pos="284"/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926DC3"/>
    <w:rPr>
      <w:rFonts w:ascii="Calibri" w:eastAsiaTheme="majorEastAsia" w:hAnsi="Calibri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rmalnoindentChar">
    <w:name w:val="normal no indent Char"/>
    <w:basedOn w:val="DefaultParagraphFont"/>
    <w:link w:val="normalnoindent"/>
    <w:rsid w:val="00926DC3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qFormat/>
    <w:rsid w:val="00926DC3"/>
    <w:pPr>
      <w:widowControl/>
      <w:tabs>
        <w:tab w:val="clear" w:pos="284"/>
      </w:tabs>
      <w:autoSpaceDE/>
      <w:autoSpaceDN/>
      <w:adjustRightInd/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widowControl/>
      <w:tabs>
        <w:tab w:val="clear" w:pos="284"/>
      </w:tabs>
      <w:autoSpaceDE/>
      <w:autoSpaceDN/>
      <w:adjustRightInd/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926DC3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926DC3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926DC3"/>
  </w:style>
  <w:style w:type="paragraph" w:customStyle="1" w:styleId="checkbox">
    <w:name w:val="checkbox"/>
    <w:basedOn w:val="Normal"/>
    <w:link w:val="checkboxChar"/>
    <w:qFormat/>
    <w:rsid w:val="00926DC3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926DC3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rsid w:val="00926DC3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qFormat/>
    <w:rsid w:val="00926DC3"/>
    <w:pPr>
      <w:tabs>
        <w:tab w:val="clear" w:pos="284"/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rsid w:val="00926DC3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qFormat/>
    <w:rsid w:val="00926DC3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rsid w:val="00926DC3"/>
    <w:rPr>
      <w:rFonts w:ascii="Helvetica" w:hAnsi="Helvetica" w:cs="Helvetica"/>
      <w:b/>
      <w:bCs/>
      <w:sz w:val="18"/>
      <w:szCs w:val="24"/>
    </w:rPr>
  </w:style>
  <w:style w:type="paragraph" w:customStyle="1" w:styleId="03-Rubric">
    <w:name w:val="03 - Rubric"/>
    <w:basedOn w:val="Normal"/>
    <w:uiPriority w:val="99"/>
    <w:rsid w:val="00F159D2"/>
    <w:pPr>
      <w:widowControl/>
      <w:tabs>
        <w:tab w:val="clear" w:pos="284"/>
      </w:tabs>
      <w:suppressAutoHyphens/>
      <w:spacing w:before="198" w:after="0" w:line="255" w:lineRule="atLeast"/>
      <w:ind w:left="340" w:hanging="340"/>
      <w:textAlignment w:val="center"/>
    </w:pPr>
    <w:rPr>
      <w:rFonts w:ascii="Hypatia Sans Pro Semibold" w:hAnsi="Hypatia Sans Pro Semibold" w:cs="Hypatia Sans Pro Semibold"/>
      <w:color w:val="000000"/>
      <w:spacing w:val="-1"/>
      <w:sz w:val="22"/>
      <w:szCs w:val="22"/>
      <w:lang w:val="en-US"/>
    </w:rPr>
  </w:style>
  <w:style w:type="paragraph" w:customStyle="1" w:styleId="04-NL1stlineWOL">
    <w:name w:val="04 - NL 1st line WOL"/>
    <w:basedOn w:val="Normal"/>
    <w:uiPriority w:val="99"/>
    <w:rsid w:val="00F159D2"/>
    <w:pPr>
      <w:widowControl/>
      <w:tabs>
        <w:tab w:val="clear" w:pos="284"/>
        <w:tab w:val="left" w:pos="907"/>
      </w:tabs>
      <w:suppressAutoHyphens/>
      <w:spacing w:before="113" w:after="0" w:line="280" w:lineRule="atLeast"/>
      <w:ind w:left="624" w:hanging="283"/>
      <w:textAlignment w:val="center"/>
    </w:pPr>
    <w:rPr>
      <w:rFonts w:ascii="Hypatia Sans Pro" w:hAnsi="Hypatia Sans Pro" w:cs="Hypatia Sans Pro"/>
      <w:color w:val="000000"/>
      <w:spacing w:val="-1"/>
      <w:sz w:val="21"/>
      <w:szCs w:val="21"/>
      <w:lang w:val="en-US"/>
    </w:rPr>
  </w:style>
  <w:style w:type="paragraph" w:customStyle="1" w:styleId="04-NumberedlistWOL">
    <w:name w:val="04 - Numbered list WOL"/>
    <w:basedOn w:val="Normal"/>
    <w:uiPriority w:val="99"/>
    <w:rsid w:val="00F159D2"/>
    <w:pPr>
      <w:widowControl/>
      <w:tabs>
        <w:tab w:val="clear" w:pos="284"/>
        <w:tab w:val="left" w:pos="907"/>
      </w:tabs>
      <w:suppressAutoHyphens/>
      <w:spacing w:before="43" w:after="0" w:line="280" w:lineRule="atLeast"/>
      <w:ind w:left="624" w:hanging="283"/>
      <w:textAlignment w:val="center"/>
    </w:pPr>
    <w:rPr>
      <w:rFonts w:ascii="Hypatia Sans Pro" w:hAnsi="Hypatia Sans Pro" w:cs="Hypatia Sans Pro"/>
      <w:color w:val="000000"/>
      <w:spacing w:val="-1"/>
      <w:sz w:val="21"/>
      <w:szCs w:val="21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52BCB"/>
    <w:rPr>
      <w:sz w:val="16"/>
      <w:szCs w:val="16"/>
    </w:rPr>
  </w:style>
  <w:style w:type="paragraph" w:styleId="Revision">
    <w:name w:val="Revision"/>
    <w:hidden/>
    <w:uiPriority w:val="99"/>
    <w:semiHidden/>
    <w:rsid w:val="00AA0B21"/>
    <w:pPr>
      <w:spacing w:after="0" w:line="240" w:lineRule="auto"/>
    </w:pPr>
    <w:rPr>
      <w:rFonts w:ascii="Helvetica" w:hAnsi="Helvetica" w:cs="Helvetic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nn\OneDrive%20-%20Cambridge%20University%20Press\Think%20test%20task\04%20formatted%20word%20tests\L1\skills%20tests\Extension\Skills%20Tests%201%20Extension-%20Unit%20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FE4000-7BF5-4B86-A404-8EBCA45DDA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DD70F1-31CF-4180-9615-27FB6087B04A}"/>
</file>

<file path=customXml/itemProps3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C:\Users\mbenn\OneDrive - Cambridge University Press\Think test task\04 formatted word tests\L1\skills tests\Extension\Skills Tests 1 Extension- Unit 5.dotm</Template>
  <TotalTime>0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5 Extension</vt:lpstr>
    </vt:vector>
  </TitlesOfParts>
  <Company>Cambridge University Press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5 Extension</dc:title>
  <dc:subject>Level 1</dc:subject>
  <dc:creator>Mark Benn</dc:creator>
  <cp:keywords/>
  <dc:description/>
  <cp:lastModifiedBy>Liz Nelson</cp:lastModifiedBy>
  <cp:revision>2</cp:revision>
  <dcterms:created xsi:type="dcterms:W3CDTF">2021-09-16T10:01:00Z</dcterms:created>
  <dcterms:modified xsi:type="dcterms:W3CDTF">2021-09-16T10:01:00Z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